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15.xml" ContentType="application/vnd.openxmlformats-officedocument.wordprocessingml.header+xml"/>
  <Override PartName="/word/footer7.xml" ContentType="application/vnd.openxmlformats-officedocument.wordprocessingml.foot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9FDA11" w14:textId="77777777" w:rsidR="00353B15" w:rsidRDefault="00353B15" w:rsidP="00353B1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2" behindDoc="1" locked="0" layoutInCell="1" allowOverlap="1" wp14:anchorId="3AA534EE" wp14:editId="07777777">
                <wp:simplePos x="0" y="0"/>
                <wp:positionH relativeFrom="page">
                  <wp:posOffset>0</wp:posOffset>
                </wp:positionH>
                <wp:positionV relativeFrom="page">
                  <wp:posOffset>635</wp:posOffset>
                </wp:positionV>
                <wp:extent cx="7559040" cy="6334760"/>
                <wp:effectExtent l="0" t="635" r="3810" b="0"/>
                <wp:wrapNone/>
                <wp:docPr id="272"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3"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4"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5" name="Group 5"/>
                        <wpg:cNvGrpSpPr>
                          <a:grpSpLocks/>
                        </wpg:cNvGrpSpPr>
                        <wpg:grpSpPr bwMode="auto">
                          <a:xfrm>
                            <a:off x="1281" y="853"/>
                            <a:ext cx="171" cy="171"/>
                            <a:chOff x="1281" y="853"/>
                            <a:chExt cx="171" cy="171"/>
                          </a:xfrm>
                        </wpg:grpSpPr>
                        <wps:wsp>
                          <wps:cNvPr id="27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 name="Group 7"/>
                        <wpg:cNvGrpSpPr>
                          <a:grpSpLocks/>
                        </wpg:cNvGrpSpPr>
                        <wpg:grpSpPr bwMode="auto">
                          <a:xfrm>
                            <a:off x="1281" y="1069"/>
                            <a:ext cx="171" cy="171"/>
                            <a:chOff x="1281" y="1069"/>
                            <a:chExt cx="171" cy="171"/>
                          </a:xfrm>
                        </wpg:grpSpPr>
                        <wps:wsp>
                          <wps:cNvPr id="27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9" name="Group 9"/>
                        <wpg:cNvGrpSpPr>
                          <a:grpSpLocks/>
                        </wpg:cNvGrpSpPr>
                        <wpg:grpSpPr bwMode="auto">
                          <a:xfrm>
                            <a:off x="1281" y="1285"/>
                            <a:ext cx="171" cy="171"/>
                            <a:chOff x="1281" y="1285"/>
                            <a:chExt cx="171" cy="171"/>
                          </a:xfrm>
                        </wpg:grpSpPr>
                        <wps:wsp>
                          <wps:cNvPr id="28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1"/>
                        <wpg:cNvGrpSpPr>
                          <a:grpSpLocks/>
                        </wpg:cNvGrpSpPr>
                        <wpg:grpSpPr bwMode="auto">
                          <a:xfrm>
                            <a:off x="1066" y="1069"/>
                            <a:ext cx="171" cy="171"/>
                            <a:chOff x="1066" y="1069"/>
                            <a:chExt cx="171" cy="171"/>
                          </a:xfrm>
                        </wpg:grpSpPr>
                        <wps:wsp>
                          <wps:cNvPr id="28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3"/>
                        <wpg:cNvGrpSpPr>
                          <a:grpSpLocks/>
                        </wpg:cNvGrpSpPr>
                        <wpg:grpSpPr bwMode="auto">
                          <a:xfrm>
                            <a:off x="1066" y="1285"/>
                            <a:ext cx="171" cy="171"/>
                            <a:chOff x="1066" y="1285"/>
                            <a:chExt cx="171" cy="171"/>
                          </a:xfrm>
                        </wpg:grpSpPr>
                        <wps:wsp>
                          <wps:cNvPr id="28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5"/>
                        <wpg:cNvGrpSpPr>
                          <a:grpSpLocks/>
                        </wpg:cNvGrpSpPr>
                        <wpg:grpSpPr bwMode="auto">
                          <a:xfrm>
                            <a:off x="850" y="1285"/>
                            <a:ext cx="171" cy="171"/>
                            <a:chOff x="850" y="1285"/>
                            <a:chExt cx="171" cy="171"/>
                          </a:xfrm>
                        </wpg:grpSpPr>
                        <wps:wsp>
                          <wps:cNvPr id="28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7"/>
                        <wpg:cNvGrpSpPr>
                          <a:grpSpLocks/>
                        </wpg:cNvGrpSpPr>
                        <wpg:grpSpPr bwMode="auto">
                          <a:xfrm>
                            <a:off x="1553" y="853"/>
                            <a:ext cx="378" cy="603"/>
                            <a:chOff x="1553" y="853"/>
                            <a:chExt cx="378" cy="603"/>
                          </a:xfrm>
                        </wpg:grpSpPr>
                        <wps:wsp>
                          <wps:cNvPr id="28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9" name="Group 19"/>
                        <wpg:cNvGrpSpPr>
                          <a:grpSpLocks/>
                        </wpg:cNvGrpSpPr>
                        <wpg:grpSpPr bwMode="auto">
                          <a:xfrm>
                            <a:off x="1628" y="923"/>
                            <a:ext cx="337" cy="220"/>
                            <a:chOff x="1628" y="923"/>
                            <a:chExt cx="337" cy="220"/>
                          </a:xfrm>
                        </wpg:grpSpPr>
                        <wps:wsp>
                          <wps:cNvPr id="29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1" name="Group 21"/>
                        <wpg:cNvGrpSpPr>
                          <a:grpSpLocks/>
                        </wpg:cNvGrpSpPr>
                        <wpg:grpSpPr bwMode="auto">
                          <a:xfrm>
                            <a:off x="2025" y="853"/>
                            <a:ext cx="425" cy="603"/>
                            <a:chOff x="2025" y="853"/>
                            <a:chExt cx="425" cy="603"/>
                          </a:xfrm>
                        </wpg:grpSpPr>
                        <wps:wsp>
                          <wps:cNvPr id="292"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 name="Group 25"/>
                        <wpg:cNvGrpSpPr>
                          <a:grpSpLocks/>
                        </wpg:cNvGrpSpPr>
                        <wpg:grpSpPr bwMode="auto">
                          <a:xfrm>
                            <a:off x="2565" y="853"/>
                            <a:ext cx="2" cy="603"/>
                            <a:chOff x="2565" y="853"/>
                            <a:chExt cx="2" cy="603"/>
                          </a:xfrm>
                        </wpg:grpSpPr>
                        <wps:wsp>
                          <wps:cNvPr id="296"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w14:anchorId="31397FB3">
              <v:group w14:anchorId="36F70635" id="Group 272" o:spid="_x0000_s1026" style="position:absolute;margin-left:0;margin-top:.05pt;width:595.2pt;height:498.8pt;z-index:-25165823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3HSicIWAAB8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TPNNd9mB1JoAfRWZqXiGw0nb9rvIbfJwA55z9KKjniupm6kIu&#10;zZp0UUVZo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THfayjjnNQT3qWsLSyyR&#10;xxgZLOcAfjQGxO7FSPSm+bgEsQqjua8+8SfGjRNJd4reUXVygOAOFryfxB8XdX19mWCQrEegTIQf&#10;j3rkniYR21PLr5jQoaXu/I9+1bxtpukhvMuEdx/Ah5rzDxd8Y7iRJIrBhEDxmM8/ie1eYxz3t4N8&#10;0zBT1bcQv8+f88Vdjs/3YkYiJeglnJA/4CvU1588RVqaLRHk1cxq1o2hoYup3eraxMZZZHyTnJJO&#10;fxNFdGNMwiyGNIojws14Sgb2VR/P2orm5GeO8PKTu2z6nooor6Q/Qg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&#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9PoLGAAAA3AAAAA8AAABkcnMvZG93bnJldi54bWxEj0FrwkAUhO8F/8PyhF6KbqqlSnSVWhEi&#10;CEUj6PGRfW5Cs29Ddqvx37uFQo/DzHzDzJedrcWVWl85VvA6TEAQF05XbBQc881gCsIHZI21Y1Jw&#10;Jw/LRe9pjql2N97T9RCMiBD2KSooQ2hSKX1RkkU/dA1x9C6utRiibI3ULd4i3NZylCTv0mLFcaHE&#10;hj5LKr4PP1bBm9m+jA1nWb7OT7tz/bVa55eVUs/97mMGIlAX/sN/7UwrGE3G8HsmHgG5eA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P0+gsYAAADcAAAADwAAAAAAAAAAAAAA&#10;AACfAgAAZHJzL2Rvd25yZXYueG1sUEsFBgAAAAAEAAQA9wAAAJIDA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8Zl3fDAAAA3AAAAA8AAABkcnMvZG93bnJldi54bWxEj0FrAjEUhO+C/yE8oTc3WxGVrVFKi9Kr&#10;q2i9PTav2aXJy7KJuv57Uyh4HGbmG2a57p0VV+pC41nBa5aDIK68btgoOOw34wWIEJE1Ws+k4E4B&#10;1qvhYImF9jfe0bWMRiQIhwIV1DG2hZShqslhyHxLnLwf3zmMSXZG6g5vCe6snOT5TDpsOC3U2NJH&#10;TdVveXEKtPW5PW99udt8f57227sJ56NR6mXUv7+BiNTHZ/i//aUVTOZT+DuTjoBcP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xmXd8MAAADcAAAADwAAAAAAAAAAAAAAAACf&#10;AgAAZHJzL2Rvd25yZXYueG1sUEsFBgAAAAAEAAQA9wAAAI8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Idz8cA&#10;AADcAAAADwAAAGRycy9kb3ducmV2LnhtbESPT2vCQBDF74V+h2WE3upGQS1pVqmiJQfBVttDb0N2&#10;8qfNzobsxsRv7wpCj4837/fmJavB1OJMrassK5iMIxDEmdUVFwq+TrvnFxDOI2usLZOCCzlYLR8f&#10;Eoy17fmTzkdfiABhF6OC0vsmltJlJRl0Y9sQBy+3rUEfZFtI3WIf4KaW0yiaS4MVh4YSG9qUlP0d&#10;OxPe4G6/+JCn7ex9jT/570Gm37NcqafR8PYKwtPg/4/v6VQrmC7mcBsTCC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CHc/HAAAA3AAAAA8AAAAAAAAAAAAAAAAAmAIAAGRy&#10;cy9kb3ducmV2LnhtbFBLBQYAAAAABAAEAPUAAACMAw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4QKcUAAADcAAAADwAAAGRycy9kb3ducmV2LnhtbESPQYvCMBSE78L+h/CE&#10;vWlaF3WpRhFZlz2IoC6It0fzbIvNS2liW/+9EQSPw8x8w8yXnSlFQ7UrLCuIhxEI4tTqgjMF/8fN&#10;4BuE88gaS8uk4E4OlouP3hwTbVveU3PwmQgQdgkqyL2vEildmpNBN7QVcfAutjbog6wzqWtsA9yU&#10;chRFE2mw4LCQY0XrnNLr4WYU/LbYrr7in2Z7vazv5+N4d9rGpNRnv1vNQHjq/Dv8av9pBaPp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OECnFAAAA3AAA&#10;AA8AAAAAAAAAAAAAAAAAqgIAAGRycy9kb3ducmV2LnhtbFBLBQYAAAAABAAEAPoAAACc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pH7sMA&#10;AADcAAAADwAAAGRycy9kb3ducmV2LnhtbERPz2vCMBS+D/Y/hDfwNlM9bKNrFFEHehHWDebxtXlt&#10;qs1LaWJb//vlMNjx4/udrSfbioF63zhWsJgnIIhLpxuuFXx/fTy/gfABWWPrmBTcycN69fiQYard&#10;yJ805KEWMYR9igpMCF0qpS8NWfRz1xFHrnK9xRBhX0vd4xjDbSuXSfIiLTYcGwx2tDVUXvObVVBc&#10;TFWed6eFrPY/yXA8H+ytcErNnqbNO4hAU/gX/7kPWsHyNa6NZ+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pH7sMAAADcAAAADwAAAAAAAAAAAAAAAACYAgAAZHJzL2Rv&#10;d25yZXYueG1sUEsFBgAAAAAEAAQA9QAAAIgD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ygtMQA&#10;AADcAAAADwAAAGRycy9kb3ducmV2LnhtbERPy2rCQBTdF/oPwy24KXXSgMVGxyD1gZQu6mPh8pK5&#10;JtHMnTAzxvj3zqLQ5eG8p3lvGtGR87VlBe/DBARxYXXNpYLDfvU2BuEDssbGMim4k4d89vw0xUzb&#10;G2+p24VSxBD2GSqoQmgzKX1RkUE/tC1x5E7WGQwRulJqh7cYbhqZJsmHNFhzbKiwpa+KisvuahSM&#10;tr5ZuePva7c4/yzX7Sdu7tdvpQYv/XwCIlAf/sV/7o1WkI7j/HgmHg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coLTEAAAA3AAAAA8AAAAAAAAAAAAAAAAAmAIAAGRycy9k&#10;b3ducmV2LnhtbFBLBQYAAAAABAAEAPUAAACJ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xr68YA&#10;AADcAAAADwAAAGRycy9kb3ducmV2LnhtbESPS2sCQRCE74L/YWghN511wQero0RJggchPpKDt2an&#10;9xF3epadUdd/7wQEj0V1fdU1X7amEldqXGlZwXAQgSBOrS45V/Bz/OxPQTiPrLGyTAru5GC56Hbm&#10;mGh74z1dDz4XAcIuQQWF93UipUsLMugGtiYOXmYbgz7IJpe6wVuAm0rGUTSWBksODQXWtC4oPR8u&#10;JrzBl+1kJ48fo68VnrK/b7n5HWVKvfXa9xkIT61/HT/TG60gnsbwPyYQ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xr68YAAADcAAAADwAAAAAAAAAAAAAAAACYAgAAZHJz&#10;L2Rvd25yZXYueG1sUEsFBgAAAAAEAAQA9QAAAIsD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I9zMUA&#10;AADcAAAADwAAAGRycy9kb3ducmV2LnhtbESPQWvCQBSE74X+h+UVvNWNIiIxG5G2gl6E2oIen9mX&#10;bGz2bciuMf57t1DocZiZb5hsNdhG9NT52rGCyTgBQVw4XXOl4Ptr87oA4QOyxsYxKbiTh1X+/JRh&#10;qt2NP6k/hEpECPsUFZgQ2lRKXxiy6MeuJY5e6TqLIcqukrrDW4TbRk6TZC4t1hwXDLb0Zqj4OVyt&#10;gvPFlMXpfT+R5ccx6Xenrb2enVKjl2G9BBFoCP/hv/ZWK5guZvB7Jh4Bm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sj3MxQAAANw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Vb4sYAAADcAAAADwAAAGRycy9kb3ducmV2LnhtbESPQWvCQBSE7wX/w/KE&#10;3uomlkiIriLSlh5CQSOIt0f2mQSzb0N2m8R/3y0Uehxm5htms5tMKwbqXWNZQbyIQBCXVjdcKTgX&#10;7y8pCOeRNbaWScGDHOy2s6cNZtqOfKTh5CsRIOwyVFB732VSurImg25hO+Lg3Wxv0AfZV1L3OAa4&#10;aeUyilbSYMNhocaODjWV99O3UfAx4rh/jd+G/H47PK5F8nXJY1LqeT7t1yA8Tf4//Nf+1AqWa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RVvixgAAANwA&#10;AAAPAAAAAAAAAAAAAAAAAKoCAABkcnMvZG93bnJldi54bWxQSwUGAAAAAAQABAD6AAAAnQ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dt6McA&#10;AADcAAAADwAAAGRycy9kb3ducmV2LnhtbESPT2vCQBDF74LfYRnBm24a0EqaVWqpxUOh1diDtyE7&#10;+aPZ2ZDdaPrtu4VCj4837/fmpZvBNOJGnastK3iYRyCIc6trLhWcst1sBcJ5ZI2NZVLwTQ426/Eo&#10;xUTbOx/odvSlCBB2CSqovG8TKV1ekUE3ty1x8ArbGfRBdqXUHd4D3DQyjqKlNFhzaKiwpZeK8uux&#10;N+EN7t8fP2X2unjb4rm4fMj916JQajoZnp9AeBr8//Ffeq8VxKsl/I4JBJ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XbejHAAAA3AAAAA8AAAAAAAAAAAAAAAAAmAIAAGRy&#10;cy9kb3ducmV2LnhtbFBLBQYAAAAABAAEAPUAAACMAw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9US74A&#10;AADcAAAADwAAAGRycy9kb3ducmV2LnhtbERPTYvCMBC9C/6HMII3TVdBpBplUVY8LajF85DMNmWb&#10;SW2yte6vNwfB4+N9r7e9q0VHbag8K/iYZiCItTcVlwqKy9dkCSJEZIO1Z1LwoADbzXCwxtz4O5+o&#10;O8dSpBAOOSqwMTa5lEFbchimviFO3I9vHcYE21KaFu8p3NVylmUL6bDi1GCxoZ0l/Xv+cwpu/8iy&#10;cvrwvdtrsl2YF1c3V2o86j9XICL18S1+uY9GwWyZ1qYz6QjIzR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3/VEu+AAAA3AAAAA8AAAAAAAAAAAAAAAAAmAIAAGRycy9kb3ducmV2&#10;LnhtbFBLBQYAAAAABAAEAPUAAACDAw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5iaMAA&#10;AADcAAAADwAAAGRycy9kb3ducmV2LnhtbERPy4rCMBTdD/gP4QruxlQXZVqNIoriTtQZ3F6a2wc2&#10;N6WJbfXrJwvB5eG8l+vB1KKj1lWWFcymEQjizOqKCwW/1/33DwjnkTXWlknBkxysV6OvJaba9nym&#10;7uILEULYpaig9L5JpXRZSQbd1DbEgctta9AH2BZSt9iHcFPLeRTF0mDFoaHEhrYlZffLwyjw+e7U&#10;XXXy6g/NuUiiW7z/y2OlJuNhswDhafAf8dt91ArmSZgfzoQjIF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R5iaMAAAADcAAAADwAAAAAAAAAAAAAAAACYAgAAZHJzL2Rvd25y&#10;ZXYueG1sUEsFBgAAAAAEAAQA9QAAAIUDA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fLPMQAAADcAAAADwAAAGRycy9kb3ducmV2LnhtbESPQYvCMBSE78L+h/AW&#10;vGlaF2WtRhHZFQ8iqAvi7dE822LzUppsW/+9EQSPw8x8w8yXnSlFQ7UrLCuIhxEI4tTqgjMFf6ff&#10;wTcI55E1lpZJwZ0cLBcfvTkm2rZ8oOboMxEg7BJUkHtfJVK6NCeDbmgr4uBdbW3QB1lnUtfYBrgp&#10;5SiKJtJgwWEhx4rWOaW3479RsGmxXX3FP83udl3fL6fx/ryLSan+Z7eagfDU+Xf41d5qBa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6fLPMQAAADcAAAA&#10;DwAAAAAAAAAAAAAAAACqAgAAZHJzL2Rvd25yZXYueG1sUEsFBgAAAAAEAAQA+gAAAJsDA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lWvMIA&#10;AADcAAAADwAAAGRycy9kb3ducmV2LnhtbESPT2sCMRTE74V+h/AKXkrNui5it0YRQfTqn94fm2d2&#10;281L2ERdv70RBI/DzPyGmS1624oLdaFxrGA0zEAQV043bBQcD+uvKYgQkTW2jknBjQIs5u9vMyy1&#10;u/KOLvtoRIJwKFFBHaMvpQxVTRbD0Hni5J1cZzEm2RmpO7wmuG1lnmUTabHhtFCjp1VN1f/+bBX8&#10;nab50VdFsTHjX/95vhVscKvU4KNf/oCI1MdX+NneagX5dw6PM+kI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WVa8wgAAANw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XzJ8MA&#10;AADcAAAADwAAAGRycy9kb3ducmV2LnhtbESPT2sCMRTE70K/Q3hCL1KzrovY1ShFKHqtf+6PzTO7&#10;unkJm6jrtzeFQo/DzPyGWa5724o7daFxrGAyzkAQV043bBQcD98fcxAhImtsHZOCJwVYr94GSyy1&#10;e/AP3ffRiAThUKKCOkZfShmqmiyGsfPEyTu7zmJMsjNSd/hIcNvKPMtm0mLDaaFGT5uaquv+ZhVc&#10;zvP86Kui2JrpyY9uz4IN7pR6H/ZfCxCR+vgf/mvvtIL8cwq/Z9IR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XzJ8MAAADcAAAADwAAAAAAAAAAAAAAAACYAgAAZHJzL2Rv&#10;d25yZXYueG1sUEsFBgAAAAAEAAQA9QAAAIgD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xrU8IA&#10;AADcAAAADwAAAGRycy9kb3ducmV2LnhtbESPT2sCMRTE74V+h/AKXkrNui5it0YRQfTqn94fm2d2&#10;281L2ERdv70RBI/DzPyGmS1624oLdaFxrGA0zEAQV043bBQcD+uvKYgQkTW2jknBjQIs5u9vMyy1&#10;u/KOLvtoRIJwKFFBHaMvpQxVTRbD0Hni5J1cZzEm2RmpO7wmuG1lnmUTabHhtFCjp1VN1f/+bBX8&#10;nab50VdFsTHjX/95vhVscKvU4KNf/oCI1MdX+NneagX5dwGPM+kI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GtTwgAAANw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zNP8UAAADcAAAADwAAAGRycy9kb3ducmV2LnhtbESPQYvCMBSE78L+h/CE&#10;vWlaF8WtRhFZlz2IoC6It0fzbIvNS2liW/+9EQSPw8x8w8yXnSlFQ7UrLCuIhxEI4tTqgjMF/8fN&#10;YArCeWSNpWVScCcHy8VHb46Jti3vqTn4TAQIuwQV5N5XiZQuzcmgG9qKOHgXWxv0QdaZ1DW2AW5K&#10;OYqiiTRYcFjIsaJ1Tun1cDMKfltsV1/xT7O9Xtb383G8O21jUuqz361mIDx1/h1+tf+0gtH3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czT/FAAAA3AAA&#10;AA8AAAAAAAAAAAAAAAAAqgIAAGRycy9kb3ducmV2LnhtbFBLBQYAAAAABAAEAPoAAACc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DEpMQA&#10;AADcAAAADwAAAGRycy9kb3ducmV2LnhtbESPQWvCQBSE7wX/w/KE3uqmUkRTVwmibb2ZKHp9ZF+z&#10;odm3IbuNaX+9KxR6HGa+GWa5Hmwjeup87VjB8yQBQVw6XXOl4HTcPc1B+ICssXFMCn7Iw3o1elhi&#10;qt2Vc+qLUIlYwj5FBSaENpXSl4Ys+olriaP36TqLIcqukrrDayy3jZwmyUxarDkuGGxpY6j8Kr6t&#10;gn3+/rY9LyI895fDb75xTWZelHocD9kriEBD+A//0R9awXQxg/uZe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AxKTEAAAA3AAAAA8AAAAAAAAAAAAAAAAAmAIAAGRycy9k&#10;b3ducmV2LnhtbFBLBQYAAAAABAAEAPUAAACJAwAAAAA=&#10;" path="m,l,603e" filled="f" strokecolor="#231f20" strokeweight="1.36325mm">
                    <v:path arrowok="t" o:connecttype="custom" o:connectlocs="0,853;0,1456" o:connectangles="0,0"/>
                  </v:shape>
                </v:group>
                <w10:wrap anchorx="page" anchory="page"/>
              </v:group>
            </w:pict>
          </mc:Fallback>
        </mc:AlternateContent>
      </w:r>
    </w:p>
    <w:p w14:paraId="50F5312B" w14:textId="77777777" w:rsidR="00353B15" w:rsidRDefault="00353B15" w:rsidP="00353B15">
      <w:pPr>
        <w:spacing w:after="0" w:line="200" w:lineRule="exact"/>
      </w:pPr>
    </w:p>
    <w:p w14:paraId="3ED93884" w14:textId="77777777" w:rsidR="00353B15" w:rsidRDefault="00353B15" w:rsidP="00353B15">
      <w:pPr>
        <w:spacing w:after="0" w:line="200" w:lineRule="exact"/>
      </w:pPr>
    </w:p>
    <w:p w14:paraId="502E1551" w14:textId="77777777" w:rsidR="00353B15" w:rsidRDefault="00353B15" w:rsidP="00353B15">
      <w:pPr>
        <w:spacing w:after="0" w:line="200" w:lineRule="exact"/>
      </w:pPr>
    </w:p>
    <w:p w14:paraId="4CDE0708" w14:textId="77777777" w:rsidR="00353B15" w:rsidRDefault="00353B15" w:rsidP="00353B15">
      <w:pPr>
        <w:spacing w:after="0" w:line="200" w:lineRule="exact"/>
      </w:pPr>
    </w:p>
    <w:p w14:paraId="14C3206A" w14:textId="77777777" w:rsidR="00353B15" w:rsidRDefault="00353B15" w:rsidP="00353B15">
      <w:pPr>
        <w:spacing w:after="0" w:line="200" w:lineRule="exact"/>
      </w:pPr>
    </w:p>
    <w:p w14:paraId="5324073B" w14:textId="77777777" w:rsidR="00353B15" w:rsidRDefault="00353B15" w:rsidP="00353B15">
      <w:pPr>
        <w:spacing w:after="0" w:line="200" w:lineRule="exact"/>
      </w:pPr>
    </w:p>
    <w:p w14:paraId="1DE92048" w14:textId="77777777" w:rsidR="00353B15" w:rsidRDefault="00353B15" w:rsidP="00353B15">
      <w:pPr>
        <w:spacing w:after="0" w:line="200" w:lineRule="exact"/>
      </w:pPr>
    </w:p>
    <w:p w14:paraId="262F932C" w14:textId="77777777" w:rsidR="00353B15" w:rsidRDefault="00353B15" w:rsidP="00353B15">
      <w:pPr>
        <w:spacing w:after="0" w:line="200" w:lineRule="exact"/>
      </w:pPr>
    </w:p>
    <w:p w14:paraId="6A07E6FC" w14:textId="77777777" w:rsidR="00353B15" w:rsidRDefault="00353B15" w:rsidP="00353B15">
      <w:pPr>
        <w:spacing w:after="0" w:line="200" w:lineRule="exact"/>
      </w:pPr>
    </w:p>
    <w:p w14:paraId="7B96B042" w14:textId="77777777" w:rsidR="00353B15" w:rsidRDefault="00353B15" w:rsidP="00353B15">
      <w:pPr>
        <w:spacing w:after="0" w:line="200" w:lineRule="exact"/>
      </w:pPr>
    </w:p>
    <w:p w14:paraId="1F983218" w14:textId="77777777" w:rsidR="00353B15" w:rsidRDefault="00353B15" w:rsidP="00353B15">
      <w:pPr>
        <w:spacing w:after="0" w:line="200" w:lineRule="exact"/>
      </w:pPr>
    </w:p>
    <w:p w14:paraId="6F41A8F0" w14:textId="77777777" w:rsidR="00353B15" w:rsidRDefault="00353B15" w:rsidP="00353B15">
      <w:pPr>
        <w:spacing w:after="0" w:line="200" w:lineRule="exact"/>
      </w:pPr>
    </w:p>
    <w:p w14:paraId="781B3660" w14:textId="77777777" w:rsidR="00353B15" w:rsidRDefault="00353B15" w:rsidP="00353B15">
      <w:pPr>
        <w:spacing w:after="0" w:line="200" w:lineRule="exact"/>
      </w:pPr>
    </w:p>
    <w:p w14:paraId="28F6AFF0" w14:textId="77777777" w:rsidR="00353B15" w:rsidRDefault="00353B15" w:rsidP="00353B15">
      <w:pPr>
        <w:spacing w:after="0" w:line="200" w:lineRule="exact"/>
      </w:pPr>
    </w:p>
    <w:p w14:paraId="3DE2F32A" w14:textId="77777777" w:rsidR="00353B15" w:rsidRDefault="00353B15" w:rsidP="00353B15">
      <w:pPr>
        <w:spacing w:after="0" w:line="200" w:lineRule="exact"/>
      </w:pPr>
    </w:p>
    <w:p w14:paraId="6C744A16" w14:textId="77777777" w:rsidR="00353B15" w:rsidRDefault="00353B15" w:rsidP="00353B15">
      <w:pPr>
        <w:spacing w:after="0" w:line="200" w:lineRule="exact"/>
      </w:pPr>
    </w:p>
    <w:p w14:paraId="63D6BC7E" w14:textId="77777777" w:rsidR="00353B15" w:rsidRDefault="00353B15" w:rsidP="00353B15">
      <w:pPr>
        <w:spacing w:after="0" w:line="200" w:lineRule="exact"/>
      </w:pPr>
    </w:p>
    <w:p w14:paraId="7F69CD85" w14:textId="4502B727" w:rsidR="00353B15" w:rsidRPr="002A31D5" w:rsidRDefault="00353B15" w:rsidP="00353B15">
      <w:pPr>
        <w:pStyle w:val="Title"/>
      </w:pPr>
      <w:r>
        <w:t xml:space="preserve">PRI </w:t>
      </w:r>
      <w:r w:rsidRPr="002A31D5">
        <w:t>REPORTING FRAMEWORK 201</w:t>
      </w:r>
      <w:r w:rsidR="00013A82">
        <w:t>4</w:t>
      </w:r>
      <w:r>
        <w:t>/1</w:t>
      </w:r>
      <w:r w:rsidR="00013A82">
        <w:t>5</w:t>
      </w:r>
    </w:p>
    <w:p w14:paraId="28E9361C" w14:textId="77777777" w:rsidR="00353B15" w:rsidRDefault="00353B15" w:rsidP="00353B15">
      <w:pPr>
        <w:pStyle w:val="Title"/>
      </w:pPr>
      <w:r>
        <w:t>Direct - Inclusive Finance</w:t>
      </w:r>
    </w:p>
    <w:p w14:paraId="39BB60E2" w14:textId="77777777" w:rsidR="00353B15" w:rsidRDefault="00353B15" w:rsidP="00353B15"/>
    <w:p w14:paraId="1ED2BCD4" w14:textId="77777777" w:rsidR="00353B15" w:rsidRDefault="00353B15" w:rsidP="00353B15"/>
    <w:p w14:paraId="401FDF38" w14:textId="1A7ED08D" w:rsidR="00353B15" w:rsidRDefault="00353B15" w:rsidP="00353B15"/>
    <w:p w14:paraId="1C97517D" w14:textId="14392F8F" w:rsidR="00353B15" w:rsidRDefault="00013A82" w:rsidP="00353B15">
      <w:r>
        <w:t>September 2014</w:t>
      </w:r>
    </w:p>
    <w:p w14:paraId="32E3ED19" w14:textId="77777777" w:rsidR="00353B15" w:rsidRPr="009C1D27" w:rsidRDefault="00E25F57" w:rsidP="00353B15">
      <w:pPr>
        <w:rPr>
          <w:color w:val="0070C0"/>
          <w:u w:val="single"/>
        </w:rPr>
      </w:pPr>
      <w:hyperlink r:id="rId15" w:history="1">
        <w:r w:rsidR="00353B15" w:rsidRPr="009C1D27">
          <w:rPr>
            <w:color w:val="0070C0"/>
            <w:u w:val="single"/>
          </w:rPr>
          <w:t>reporting@unpri.org</w:t>
        </w:r>
      </w:hyperlink>
    </w:p>
    <w:p w14:paraId="3AB1A176" w14:textId="77777777" w:rsidR="00353B15" w:rsidRDefault="00F563BD" w:rsidP="00353B15">
      <w:pPr>
        <w:spacing w:after="0" w:line="200" w:lineRule="exact"/>
      </w:pPr>
      <w:r w:rsidRPr="009C1D27">
        <w:t xml:space="preserve">+44 (0) </w:t>
      </w:r>
      <w:r>
        <w:t>20 3714 3187</w:t>
      </w:r>
    </w:p>
    <w:p w14:paraId="62CA76E4" w14:textId="77777777" w:rsidR="00353B15" w:rsidRDefault="00353B15" w:rsidP="00353B15">
      <w:pPr>
        <w:spacing w:after="0" w:line="200" w:lineRule="exact"/>
      </w:pPr>
    </w:p>
    <w:p w14:paraId="7471BF66" w14:textId="77777777" w:rsidR="00353B15" w:rsidRDefault="00353B15" w:rsidP="00353B15">
      <w:pPr>
        <w:spacing w:after="0" w:line="200" w:lineRule="exact"/>
      </w:pPr>
    </w:p>
    <w:p w14:paraId="412E9680" w14:textId="77777777" w:rsidR="00353B15" w:rsidRDefault="00353B15" w:rsidP="00353B15">
      <w:pPr>
        <w:spacing w:after="0" w:line="200" w:lineRule="exact"/>
      </w:pPr>
    </w:p>
    <w:p w14:paraId="2F5C407D" w14:textId="77777777" w:rsidR="00F123F9" w:rsidRDefault="00F123F9" w:rsidP="00F123F9">
      <w:pPr>
        <w:spacing w:after="0" w:line="200" w:lineRule="exact"/>
        <w:sectPr w:rsidR="00F123F9" w:rsidSect="00855023">
          <w:footerReference w:type="default" r:id="rId16"/>
          <w:footerReference w:type="first" r:id="rId17"/>
          <w:pgSz w:w="11900" w:h="16840"/>
          <w:pgMar w:top="1440" w:right="1616" w:bottom="1440" w:left="1616" w:header="708" w:footer="708" w:gutter="0"/>
          <w:cols w:space="708"/>
          <w:titlePg/>
          <w:docGrid w:linePitch="360"/>
        </w:sectPr>
      </w:pPr>
    </w:p>
    <w:p w14:paraId="6BCF093F" w14:textId="77777777" w:rsidR="00F123F9" w:rsidRDefault="00F123F9" w:rsidP="00F123F9">
      <w:pPr>
        <w:pStyle w:val="Heading1"/>
        <w:spacing w:before="120" w:after="120"/>
      </w:pPr>
      <w:bookmarkStart w:id="0" w:name="_Toc367891482"/>
      <w:bookmarkStart w:id="1" w:name="_Toc367893728"/>
      <w:bookmarkStart w:id="2" w:name="_Toc368050679"/>
      <w:r>
        <w:lastRenderedPageBreak/>
        <w:t>Understanding this document</w:t>
      </w:r>
      <w:bookmarkEnd w:id="0"/>
      <w:bookmarkEnd w:id="1"/>
      <w:bookmarkEnd w:id="2"/>
      <w:r>
        <w:t xml:space="preserve"> </w:t>
      </w:r>
    </w:p>
    <w:p w14:paraId="57A4F554" w14:textId="77777777" w:rsidR="00F123F9" w:rsidRDefault="00F123F9" w:rsidP="00F123F9">
      <w:pPr>
        <w:pStyle w:val="INDICATORTEXT"/>
        <w:spacing w:before="120"/>
        <w:ind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6D19EFED" w14:textId="77777777" w:rsidR="00F123F9" w:rsidRPr="002F6B3D" w:rsidRDefault="00F123F9" w:rsidP="00F123F9">
      <w:pPr>
        <w:pStyle w:val="INDICATORTEXT"/>
        <w:ind w:right="-546"/>
        <w:jc w:val="both"/>
        <w:rPr>
          <w:b/>
          <w:lang w:eastAsia="en-GB"/>
        </w:rPr>
      </w:pPr>
      <w:r w:rsidRPr="002F6B3D">
        <w:rPr>
          <w:b/>
          <w:lang w:eastAsia="en-GB"/>
        </w:rPr>
        <w:t>Top bar</w:t>
      </w:r>
    </w:p>
    <w:p w14:paraId="152B7538" w14:textId="77777777" w:rsidR="00F123F9" w:rsidRDefault="00F123F9" w:rsidP="00F123F9">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123F9" w14:paraId="0EA70928" w14:textId="77777777" w:rsidTr="00F123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F3FB429" w14:textId="77777777" w:rsidR="00F123F9" w:rsidRPr="00F667D4" w:rsidRDefault="00F123F9" w:rsidP="00F123F9">
            <w:pPr>
              <w:spacing w:after="0"/>
              <w:rPr>
                <w:rStyle w:val="IntenseEmphasis"/>
                <w:b w:val="0"/>
                <w:bCs w:val="0"/>
                <w:iCs w:val="0"/>
              </w:rPr>
            </w:pPr>
          </w:p>
        </w:tc>
        <w:tc>
          <w:tcPr>
            <w:tcW w:w="3402" w:type="dxa"/>
          </w:tcPr>
          <w:p w14:paraId="0352121F"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E28AF46"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64885C5A" w14:textId="77777777" w:rsidR="00F123F9" w:rsidRPr="00F667D4" w:rsidRDefault="00F123F9" w:rsidP="00F123F9">
            <w:pPr>
              <w:spacing w:after="0"/>
              <w:rPr>
                <w:rStyle w:val="IntenseEmphasis"/>
                <w:b w:val="0"/>
                <w:bCs w:val="0"/>
                <w:iCs w:val="0"/>
              </w:rPr>
            </w:pPr>
            <w:r w:rsidRPr="00F667D4">
              <w:t>Principle</w:t>
            </w:r>
          </w:p>
        </w:tc>
      </w:tr>
      <w:tr w:rsidR="00F123F9" w14:paraId="17CA13E5" w14:textId="77777777" w:rsidTr="00F123F9">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10D3BC51"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02582AFE"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0B092D2A"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140882D"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2278F043" w14:textId="77777777" w:rsidR="00F123F9" w:rsidRDefault="00F123F9" w:rsidP="00F123F9">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F123F9" w14:paraId="6C756EBF"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C21E16A"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BEC341D" w14:textId="77777777" w:rsidR="00F123F9" w:rsidRPr="00E85043" w:rsidRDefault="00F123F9" w:rsidP="00F123F9">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123F9" w14:paraId="562EE35B"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33D764"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0EFE5742"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0A3827" w14:textId="77777777" w:rsidR="00F123F9" w:rsidRPr="00E85043" w:rsidRDefault="00F123F9" w:rsidP="00F123F9">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F123F9" w14:paraId="0A46B8F9" w14:textId="77777777" w:rsidTr="00F123F9">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FB6A3F5"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00E9D40C" w14:textId="77777777" w:rsidR="00F123F9" w:rsidRPr="00E85043" w:rsidRDefault="00F123F9" w:rsidP="00F123F9">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DF98D39" w14:textId="77777777" w:rsidR="00F123F9" w:rsidRPr="00E85043" w:rsidRDefault="00F123F9" w:rsidP="00F123F9">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123F9" w14:paraId="10D551F3" w14:textId="77777777" w:rsidTr="00F123F9">
        <w:trPr>
          <w:trHeight w:val="668"/>
        </w:trPr>
        <w:tc>
          <w:tcPr>
            <w:tcW w:w="1560" w:type="dxa"/>
          </w:tcPr>
          <w:p w14:paraId="2241E707" w14:textId="77777777" w:rsidR="00F123F9" w:rsidRDefault="00F123F9" w:rsidP="00F123F9">
            <w:pPr>
              <w:pStyle w:val="INDICATORTEXT"/>
              <w:spacing w:before="40" w:after="60"/>
              <w:ind w:left="34"/>
              <w:jc w:val="both"/>
            </w:pPr>
            <w:r w:rsidRPr="004C1494">
              <w:t>Gateway</w:t>
            </w:r>
          </w:p>
        </w:tc>
        <w:tc>
          <w:tcPr>
            <w:tcW w:w="1275" w:type="dxa"/>
          </w:tcPr>
          <w:p w14:paraId="1D4A2838" w14:textId="77777777" w:rsidR="00F123F9" w:rsidRDefault="00F123F9" w:rsidP="00F123F9">
            <w:pPr>
              <w:pStyle w:val="INDICATORTEXT"/>
              <w:spacing w:before="40" w:after="60"/>
              <w:jc w:val="both"/>
            </w:pPr>
            <w:r>
              <w:rPr>
                <w:noProof/>
                <w:lang w:eastAsia="en-GB"/>
              </w:rPr>
              <w:drawing>
                <wp:inline distT="0" distB="0" distL="0" distR="0" wp14:anchorId="12C47A7C" wp14:editId="169BB520">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22C6592" w14:textId="77777777" w:rsidR="00F123F9" w:rsidRDefault="00F123F9" w:rsidP="00F123F9">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123F9" w14:paraId="31F8A985" w14:textId="77777777" w:rsidTr="00F123F9">
        <w:tc>
          <w:tcPr>
            <w:tcW w:w="1560" w:type="dxa"/>
          </w:tcPr>
          <w:p w14:paraId="5EB247D4" w14:textId="77777777" w:rsidR="00F123F9" w:rsidRDefault="00F123F9" w:rsidP="00F123F9">
            <w:pPr>
              <w:pStyle w:val="INDICATORTEXT"/>
              <w:spacing w:before="40" w:after="60"/>
              <w:ind w:left="34"/>
              <w:jc w:val="both"/>
            </w:pPr>
            <w:r w:rsidRPr="004C1494">
              <w:t>Peering</w:t>
            </w:r>
          </w:p>
        </w:tc>
        <w:tc>
          <w:tcPr>
            <w:tcW w:w="1275" w:type="dxa"/>
          </w:tcPr>
          <w:p w14:paraId="5CBA89C7" w14:textId="77777777" w:rsidR="00F123F9" w:rsidRDefault="00F123F9" w:rsidP="00F123F9">
            <w:pPr>
              <w:pStyle w:val="INDICATORTEXT"/>
              <w:spacing w:before="40" w:after="60"/>
              <w:jc w:val="both"/>
            </w:pPr>
            <w:r>
              <w:rPr>
                <w:noProof/>
                <w:lang w:eastAsia="en-GB"/>
              </w:rPr>
              <w:drawing>
                <wp:inline distT="0" distB="0" distL="0" distR="0" wp14:anchorId="6E804A70" wp14:editId="4AB4A54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6D352AE" w14:textId="77777777" w:rsidR="00F123F9" w:rsidRDefault="00F123F9" w:rsidP="00F123F9">
            <w:pPr>
              <w:pStyle w:val="INDICATORTEXT"/>
              <w:spacing w:before="40" w:after="60"/>
              <w:jc w:val="both"/>
              <w:rPr>
                <w:lang w:eastAsia="en-GB"/>
              </w:rPr>
            </w:pPr>
            <w:r>
              <w:t>These indicators are used to determine your peer groups for assessment purposes.</w:t>
            </w:r>
          </w:p>
        </w:tc>
      </w:tr>
      <w:tr w:rsidR="00F123F9" w14:paraId="7E38DDBC" w14:textId="77777777" w:rsidTr="00F123F9">
        <w:tc>
          <w:tcPr>
            <w:tcW w:w="1560" w:type="dxa"/>
          </w:tcPr>
          <w:p w14:paraId="23F1BAEE" w14:textId="77777777" w:rsidR="00F123F9" w:rsidRDefault="00F123F9" w:rsidP="00F123F9">
            <w:pPr>
              <w:pStyle w:val="INDICATORTEXT"/>
              <w:spacing w:before="40" w:after="60"/>
              <w:ind w:left="34"/>
              <w:jc w:val="both"/>
            </w:pPr>
            <w:r w:rsidRPr="004C1494">
              <w:t>Core assessed</w:t>
            </w:r>
          </w:p>
        </w:tc>
        <w:tc>
          <w:tcPr>
            <w:tcW w:w="1275" w:type="dxa"/>
          </w:tcPr>
          <w:p w14:paraId="327E422A" w14:textId="77777777" w:rsidR="00F123F9" w:rsidRDefault="00F123F9" w:rsidP="00F123F9">
            <w:pPr>
              <w:pStyle w:val="INDICATORTEXT"/>
              <w:spacing w:before="40" w:after="60"/>
              <w:jc w:val="both"/>
            </w:pPr>
            <w:r>
              <w:rPr>
                <w:noProof/>
                <w:lang w:eastAsia="en-GB"/>
              </w:rPr>
              <w:drawing>
                <wp:inline distT="0" distB="0" distL="0" distR="0" wp14:anchorId="0F352834" wp14:editId="0554081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1633B8" w14:textId="77777777" w:rsidR="00F123F9" w:rsidRDefault="00F123F9" w:rsidP="00F123F9">
            <w:pPr>
              <w:pStyle w:val="INDICATORTEXT"/>
              <w:spacing w:before="40" w:after="60"/>
              <w:jc w:val="both"/>
              <w:rPr>
                <w:lang w:eastAsia="en-GB"/>
              </w:rPr>
            </w:pPr>
            <w:r>
              <w:t>These indicators form the core of the assessment, and represent the majority of your final assessment score.</w:t>
            </w:r>
          </w:p>
        </w:tc>
      </w:tr>
      <w:tr w:rsidR="00F123F9" w14:paraId="69742D38" w14:textId="77777777" w:rsidTr="00F123F9">
        <w:tc>
          <w:tcPr>
            <w:tcW w:w="1560" w:type="dxa"/>
          </w:tcPr>
          <w:p w14:paraId="49B6FBC6" w14:textId="77777777" w:rsidR="00F123F9" w:rsidRDefault="00F123F9" w:rsidP="00F123F9">
            <w:pPr>
              <w:pStyle w:val="INDICATORTEXT"/>
              <w:spacing w:before="40" w:after="60"/>
              <w:ind w:left="34"/>
              <w:jc w:val="both"/>
            </w:pPr>
            <w:r w:rsidRPr="004C1494">
              <w:t>Additional assessed</w:t>
            </w:r>
          </w:p>
        </w:tc>
        <w:tc>
          <w:tcPr>
            <w:tcW w:w="1275" w:type="dxa"/>
          </w:tcPr>
          <w:p w14:paraId="3A90E10B" w14:textId="77777777" w:rsidR="00F123F9" w:rsidRDefault="00F123F9" w:rsidP="00F123F9">
            <w:pPr>
              <w:pStyle w:val="INDICATORTEXT"/>
              <w:spacing w:before="40" w:after="60"/>
              <w:jc w:val="both"/>
            </w:pPr>
            <w:r>
              <w:rPr>
                <w:noProof/>
                <w:lang w:eastAsia="en-GB"/>
              </w:rPr>
              <w:drawing>
                <wp:inline distT="0" distB="0" distL="0" distR="0" wp14:anchorId="03C732DA" wp14:editId="0BF6762B">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E4B9ACF" w14:textId="77777777" w:rsidR="00F123F9" w:rsidRDefault="00F123F9" w:rsidP="00F123F9">
            <w:pPr>
              <w:pStyle w:val="INDICATORTEXT"/>
              <w:spacing w:before="40" w:after="60"/>
              <w:jc w:val="both"/>
              <w:rPr>
                <w:lang w:eastAsia="en-GB"/>
              </w:rPr>
            </w:pPr>
            <w:r>
              <w:t>These indicators represent more advanced or alternative practices and contribute to a smaller part of your score.</w:t>
            </w:r>
          </w:p>
        </w:tc>
      </w:tr>
      <w:tr w:rsidR="00F123F9" w14:paraId="7F4E6023" w14:textId="77777777" w:rsidTr="00F123F9">
        <w:tc>
          <w:tcPr>
            <w:tcW w:w="1560" w:type="dxa"/>
          </w:tcPr>
          <w:p w14:paraId="679FB9A0" w14:textId="77777777" w:rsidR="00F123F9" w:rsidRDefault="00F123F9" w:rsidP="00F123F9">
            <w:pPr>
              <w:pStyle w:val="INDICATORTEXT"/>
              <w:spacing w:before="40" w:after="60"/>
              <w:ind w:left="34"/>
              <w:jc w:val="both"/>
            </w:pPr>
            <w:r w:rsidRPr="004C1494">
              <w:t>Descriptive</w:t>
            </w:r>
          </w:p>
        </w:tc>
        <w:tc>
          <w:tcPr>
            <w:tcW w:w="1275" w:type="dxa"/>
          </w:tcPr>
          <w:p w14:paraId="181579CB" w14:textId="77777777" w:rsidR="00F123F9" w:rsidRDefault="00F123F9" w:rsidP="00F123F9">
            <w:pPr>
              <w:pStyle w:val="INDICATORTEXT"/>
              <w:spacing w:before="40" w:after="60"/>
              <w:jc w:val="both"/>
            </w:pPr>
            <w:r>
              <w:rPr>
                <w:noProof/>
                <w:lang w:eastAsia="en-GB"/>
              </w:rPr>
              <w:drawing>
                <wp:inline distT="0" distB="0" distL="0" distR="0" wp14:anchorId="0920001A" wp14:editId="2BB0ACEE">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76335E4" w14:textId="77777777" w:rsidR="00F123F9" w:rsidRDefault="00F123F9" w:rsidP="00F123F9">
            <w:pPr>
              <w:pStyle w:val="INDICATORTEXT"/>
              <w:spacing w:before="40" w:after="60"/>
              <w:jc w:val="both"/>
              <w:rPr>
                <w:lang w:eastAsia="en-GB"/>
              </w:rPr>
            </w:pPr>
            <w:r>
              <w:t>These are open-ended narrative indicators, allowing you to describe your activities.</w:t>
            </w:r>
          </w:p>
        </w:tc>
      </w:tr>
    </w:tbl>
    <w:p w14:paraId="13C98FAA" w14:textId="77777777" w:rsidR="00F123F9" w:rsidRPr="002F6B3D" w:rsidRDefault="00F123F9" w:rsidP="00F123F9">
      <w:pPr>
        <w:pStyle w:val="INDICATORTEXT"/>
        <w:spacing w:before="120"/>
        <w:rPr>
          <w:b/>
          <w:lang w:eastAsia="en-GB"/>
        </w:rPr>
      </w:pPr>
      <w:r w:rsidRPr="002F6B3D">
        <w:rPr>
          <w:b/>
          <w:lang w:eastAsia="en-GB"/>
        </w:rPr>
        <w:t>Underneath the indicator</w:t>
      </w:r>
    </w:p>
    <w:p w14:paraId="6EDF570A" w14:textId="77777777" w:rsidR="00F123F9" w:rsidRDefault="00F123F9" w:rsidP="00F123F9">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123F9" w14:paraId="7A1E6139" w14:textId="77777777" w:rsidTr="00F123F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66E7E59" w14:textId="77777777" w:rsidR="00F123F9" w:rsidRPr="00DC20FA" w:rsidRDefault="00F123F9" w:rsidP="00F123F9">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E8FC00B" w14:textId="77777777" w:rsidR="00F123F9" w:rsidRPr="00DC20FA" w:rsidRDefault="00F123F9" w:rsidP="00F123F9">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123F9" w:rsidRPr="00D5451C" w14:paraId="06DE42C7" w14:textId="77777777" w:rsidTr="00F123F9">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1E42DC0B" w14:textId="77777777" w:rsidR="00F123F9" w:rsidRPr="00F667D4" w:rsidRDefault="00F123F9" w:rsidP="00F123F9">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7FABF1B" w14:textId="77777777" w:rsidR="00F123F9" w:rsidRPr="00B9480C"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123F9" w:rsidRPr="00D5451C" w14:paraId="205DE93B" w14:textId="77777777" w:rsidTr="00F123F9">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AC4D118" w14:textId="77777777" w:rsidR="00F123F9" w:rsidRPr="00F667D4" w:rsidRDefault="00F123F9" w:rsidP="00F123F9">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D5E3C5B" w14:textId="77777777" w:rsidR="00F123F9" w:rsidRPr="00CC776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123F9" w:rsidRPr="00D5451C" w14:paraId="2D634BF8"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441A12C" w14:textId="77777777" w:rsidR="00F123F9" w:rsidRPr="00837EA2" w:rsidRDefault="00F123F9" w:rsidP="00F123F9">
            <w:pPr>
              <w:pStyle w:val="INDICATORTEXT"/>
              <w:spacing w:before="0"/>
              <w:jc w:val="both"/>
              <w:rPr>
                <w:b/>
              </w:rPr>
            </w:pPr>
            <w:r>
              <w:rPr>
                <w:b/>
              </w:rPr>
              <w:t>LOGIC</w:t>
            </w:r>
          </w:p>
        </w:tc>
      </w:tr>
      <w:tr w:rsidR="00F123F9" w:rsidRPr="00D5451C" w14:paraId="70AD7BE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E6A6236"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61102B17" w14:textId="77777777" w:rsidR="00F123F9" w:rsidRPr="00CC776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123F9" w:rsidRPr="00D5451C" w14:paraId="60DE870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25BF6C8" w14:textId="77777777" w:rsidR="00F123F9" w:rsidRPr="00F667D4" w:rsidRDefault="00F123F9" w:rsidP="00F123F9">
            <w:pPr>
              <w:pStyle w:val="INDICATORTEXT"/>
              <w:spacing w:before="0"/>
              <w:jc w:val="both"/>
              <w:rPr>
                <w:b/>
              </w:rPr>
            </w:pPr>
            <w:r w:rsidRPr="00F667D4">
              <w:rPr>
                <w:b/>
              </w:rPr>
              <w:t>ASSESSMENT</w:t>
            </w:r>
          </w:p>
        </w:tc>
      </w:tr>
      <w:tr w:rsidR="00F123F9" w:rsidRPr="00D5451C" w14:paraId="65D16A5F"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3221747C"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59DA136" w14:textId="77777777" w:rsidR="00F123F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123F9" w:rsidRPr="00D5451C" w14:paraId="1435DA7B"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307AA70" w14:textId="77777777" w:rsidR="00F123F9" w:rsidRDefault="00F123F9" w:rsidP="00F123F9">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E873554" w14:textId="77777777" w:rsidR="00F123F9" w:rsidRDefault="00F123F9" w:rsidP="00F123F9">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F123F9" w:rsidRPr="00D5451C" w14:paraId="39F72C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20BADB1" w14:textId="77777777" w:rsidR="00F123F9" w:rsidRPr="00C72280" w:rsidRDefault="00F123F9" w:rsidP="00F123F9">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727806E4" w14:textId="77777777" w:rsidR="00F123F9" w:rsidRPr="00C72280" w:rsidRDefault="00F123F9" w:rsidP="00F123F9">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F123F9" w:rsidRPr="00D5451C" w14:paraId="0C77E7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0EA2F659" w14:textId="77777777" w:rsidR="00F123F9" w:rsidRPr="000D72DF" w:rsidRDefault="00F123F9" w:rsidP="00F123F9">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20B2BC72" w14:textId="77777777" w:rsidR="00F123F9" w:rsidRPr="00F83E7B" w:rsidRDefault="00F123F9" w:rsidP="00F123F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bookmarkStart w:id="3" w:name="_Toc360179415" w:displacedByCustomXml="next"/>
    <w:sdt>
      <w:sdtPr>
        <w:rPr>
          <w:rFonts w:ascii="Arial" w:hAnsi="Arial" w:cs="Arial"/>
          <w:bCs w:val="0"/>
          <w:color w:val="auto"/>
          <w:sz w:val="20"/>
          <w:szCs w:val="20"/>
        </w:rPr>
        <w:id w:val="-1081137913"/>
        <w:docPartObj>
          <w:docPartGallery w:val="Table of Contents"/>
          <w:docPartUnique/>
        </w:docPartObj>
      </w:sdtPr>
      <w:sdtEndPr>
        <w:rPr>
          <w:b/>
          <w:noProof/>
        </w:rPr>
      </w:sdtEndPr>
      <w:sdtContent>
        <w:p w14:paraId="31BBD803" w14:textId="77777777" w:rsidR="005D1795" w:rsidRPr="00443766" w:rsidRDefault="005D1795">
          <w:pPr>
            <w:pStyle w:val="TOCHeading"/>
            <w:rPr>
              <w:rFonts w:ascii="Arial" w:hAnsi="Arial" w:cs="Arial"/>
            </w:rPr>
          </w:pPr>
          <w:r w:rsidRPr="00443766">
            <w:rPr>
              <w:rFonts w:ascii="Arial" w:hAnsi="Arial" w:cs="Arial"/>
            </w:rPr>
            <w:t>Table of Contents</w:t>
          </w:r>
        </w:p>
        <w:p w14:paraId="22A6FF58" w14:textId="77777777" w:rsidR="00E209F8" w:rsidRDefault="005D1795" w:rsidP="00E209F8">
          <w:pPr>
            <w:pStyle w:val="TOC1"/>
            <w:rPr>
              <w:rFonts w:asciiTheme="minorHAnsi" w:eastAsiaTheme="minorEastAsia" w:hAnsiTheme="minorHAnsi" w:cstheme="minorBidi"/>
              <w:sz w:val="22"/>
              <w:szCs w:val="22"/>
              <w:lang w:val="en-IN" w:eastAsia="en-IN"/>
            </w:rPr>
          </w:pPr>
          <w:r>
            <w:fldChar w:fldCharType="begin"/>
          </w:r>
          <w:r>
            <w:instrText xml:space="preserve"> TOC \o "1-3" \h \z \u </w:instrText>
          </w:r>
          <w:r>
            <w:fldChar w:fldCharType="separate"/>
          </w:r>
          <w:hyperlink w:anchor="_Toc368050680" w:history="1">
            <w:r w:rsidR="00E209F8" w:rsidRPr="00BA3E12">
              <w:rPr>
                <w:rStyle w:val="Hyperlink"/>
              </w:rPr>
              <w:t>Pathways through the module</w:t>
            </w:r>
            <w:r w:rsidR="00E209F8">
              <w:rPr>
                <w:webHidden/>
              </w:rPr>
              <w:tab/>
            </w:r>
            <w:r w:rsidR="00E209F8">
              <w:rPr>
                <w:webHidden/>
              </w:rPr>
              <w:fldChar w:fldCharType="begin"/>
            </w:r>
            <w:r w:rsidR="00E209F8">
              <w:rPr>
                <w:webHidden/>
              </w:rPr>
              <w:instrText xml:space="preserve"> PAGEREF _Toc368050680 \h </w:instrText>
            </w:r>
            <w:r w:rsidR="00E209F8">
              <w:rPr>
                <w:webHidden/>
              </w:rPr>
            </w:r>
            <w:r w:rsidR="00E209F8">
              <w:rPr>
                <w:webHidden/>
              </w:rPr>
              <w:fldChar w:fldCharType="separate"/>
            </w:r>
            <w:r w:rsidR="00B25967">
              <w:rPr>
                <w:webHidden/>
              </w:rPr>
              <w:t>4</w:t>
            </w:r>
            <w:r w:rsidR="00E209F8">
              <w:rPr>
                <w:webHidden/>
              </w:rPr>
              <w:fldChar w:fldCharType="end"/>
            </w:r>
          </w:hyperlink>
        </w:p>
        <w:p w14:paraId="27A12A2A" w14:textId="77777777" w:rsidR="00E209F8" w:rsidRDefault="00E25F57" w:rsidP="00E209F8">
          <w:pPr>
            <w:pStyle w:val="TOC1"/>
            <w:rPr>
              <w:rFonts w:asciiTheme="minorHAnsi" w:eastAsiaTheme="minorEastAsia" w:hAnsiTheme="minorHAnsi" w:cstheme="minorBidi"/>
              <w:sz w:val="22"/>
              <w:szCs w:val="22"/>
              <w:lang w:val="en-IN" w:eastAsia="en-IN"/>
            </w:rPr>
          </w:pPr>
          <w:hyperlink w:anchor="_Toc368050681" w:history="1">
            <w:r w:rsidR="00E209F8" w:rsidRPr="00BA3E12">
              <w:rPr>
                <w:rStyle w:val="Hyperlink"/>
              </w:rPr>
              <w:t>Preface</w:t>
            </w:r>
            <w:r w:rsidR="00E209F8">
              <w:rPr>
                <w:webHidden/>
              </w:rPr>
              <w:tab/>
            </w:r>
            <w:r w:rsidR="00E209F8">
              <w:rPr>
                <w:webHidden/>
              </w:rPr>
              <w:fldChar w:fldCharType="begin"/>
            </w:r>
            <w:r w:rsidR="00E209F8">
              <w:rPr>
                <w:webHidden/>
              </w:rPr>
              <w:instrText xml:space="preserve"> PAGEREF _Toc368050681 \h </w:instrText>
            </w:r>
            <w:r w:rsidR="00E209F8">
              <w:rPr>
                <w:webHidden/>
              </w:rPr>
            </w:r>
            <w:r w:rsidR="00E209F8">
              <w:rPr>
                <w:webHidden/>
              </w:rPr>
              <w:fldChar w:fldCharType="separate"/>
            </w:r>
            <w:r w:rsidR="00B25967">
              <w:rPr>
                <w:webHidden/>
              </w:rPr>
              <w:t>6</w:t>
            </w:r>
            <w:r w:rsidR="00E209F8">
              <w:rPr>
                <w:webHidden/>
              </w:rPr>
              <w:fldChar w:fldCharType="end"/>
            </w:r>
          </w:hyperlink>
        </w:p>
        <w:p w14:paraId="49869E27" w14:textId="77777777" w:rsidR="00E209F8" w:rsidRDefault="00E25F57">
          <w:pPr>
            <w:pStyle w:val="TOC2"/>
            <w:rPr>
              <w:rFonts w:asciiTheme="minorHAnsi" w:eastAsiaTheme="minorEastAsia" w:hAnsiTheme="minorHAnsi" w:cstheme="minorBidi"/>
              <w:sz w:val="22"/>
              <w:szCs w:val="22"/>
              <w:lang w:val="en-IN" w:eastAsia="en-IN"/>
            </w:rPr>
          </w:pPr>
          <w:hyperlink w:anchor="_Toc368050682" w:history="1">
            <w:r w:rsidR="00E209F8" w:rsidRPr="00BA3E12">
              <w:rPr>
                <w:rStyle w:val="Hyperlink"/>
              </w:rPr>
              <w:t>Context</w:t>
            </w:r>
            <w:r w:rsidR="00E209F8">
              <w:rPr>
                <w:webHidden/>
              </w:rPr>
              <w:tab/>
            </w:r>
            <w:r w:rsidR="00E209F8">
              <w:rPr>
                <w:webHidden/>
              </w:rPr>
              <w:fldChar w:fldCharType="begin"/>
            </w:r>
            <w:r w:rsidR="00E209F8">
              <w:rPr>
                <w:webHidden/>
              </w:rPr>
              <w:instrText xml:space="preserve"> PAGEREF _Toc368050682 \h </w:instrText>
            </w:r>
            <w:r w:rsidR="00E209F8">
              <w:rPr>
                <w:webHidden/>
              </w:rPr>
            </w:r>
            <w:r w:rsidR="00E209F8">
              <w:rPr>
                <w:webHidden/>
              </w:rPr>
              <w:fldChar w:fldCharType="separate"/>
            </w:r>
            <w:r w:rsidR="00B25967">
              <w:rPr>
                <w:webHidden/>
              </w:rPr>
              <w:t>7</w:t>
            </w:r>
            <w:r w:rsidR="00E209F8">
              <w:rPr>
                <w:webHidden/>
              </w:rPr>
              <w:fldChar w:fldCharType="end"/>
            </w:r>
          </w:hyperlink>
        </w:p>
        <w:p w14:paraId="0A2FFD8F" w14:textId="77777777" w:rsidR="00E209F8" w:rsidRDefault="00E25F57">
          <w:pPr>
            <w:pStyle w:val="TOC2"/>
            <w:rPr>
              <w:rFonts w:asciiTheme="minorHAnsi" w:eastAsiaTheme="minorEastAsia" w:hAnsiTheme="minorHAnsi" w:cstheme="minorBidi"/>
              <w:sz w:val="22"/>
              <w:szCs w:val="22"/>
              <w:lang w:val="en-IN" w:eastAsia="en-IN"/>
            </w:rPr>
          </w:pPr>
          <w:hyperlink w:anchor="_Toc368050683" w:history="1">
            <w:r w:rsidR="00E209F8" w:rsidRPr="00BA3E12">
              <w:rPr>
                <w:rStyle w:val="Hyperlink"/>
              </w:rPr>
              <w:t>PIIF Principle 1: Range of services</w:t>
            </w:r>
            <w:r w:rsidR="00E209F8">
              <w:rPr>
                <w:webHidden/>
              </w:rPr>
              <w:tab/>
            </w:r>
            <w:r w:rsidR="00E209F8">
              <w:rPr>
                <w:webHidden/>
              </w:rPr>
              <w:fldChar w:fldCharType="begin"/>
            </w:r>
            <w:r w:rsidR="00E209F8">
              <w:rPr>
                <w:webHidden/>
              </w:rPr>
              <w:instrText xml:space="preserve"> PAGEREF _Toc368050683 \h </w:instrText>
            </w:r>
            <w:r w:rsidR="00E209F8">
              <w:rPr>
                <w:webHidden/>
              </w:rPr>
            </w:r>
            <w:r w:rsidR="00E209F8">
              <w:rPr>
                <w:webHidden/>
              </w:rPr>
              <w:fldChar w:fldCharType="separate"/>
            </w:r>
            <w:r w:rsidR="00B25967">
              <w:rPr>
                <w:webHidden/>
              </w:rPr>
              <w:t>16</w:t>
            </w:r>
            <w:r w:rsidR="00E209F8">
              <w:rPr>
                <w:webHidden/>
              </w:rPr>
              <w:fldChar w:fldCharType="end"/>
            </w:r>
          </w:hyperlink>
        </w:p>
        <w:p w14:paraId="21F5FAE8" w14:textId="77777777" w:rsidR="00E209F8" w:rsidRDefault="00E25F57">
          <w:pPr>
            <w:pStyle w:val="TOC2"/>
            <w:rPr>
              <w:rFonts w:asciiTheme="minorHAnsi" w:eastAsiaTheme="minorEastAsia" w:hAnsiTheme="minorHAnsi" w:cstheme="minorBidi"/>
              <w:sz w:val="22"/>
              <w:szCs w:val="22"/>
              <w:lang w:val="en-IN" w:eastAsia="en-IN"/>
            </w:rPr>
          </w:pPr>
          <w:hyperlink w:anchor="_Toc368050684" w:history="1">
            <w:r w:rsidR="00E209F8" w:rsidRPr="00BA3E12">
              <w:rPr>
                <w:rStyle w:val="Hyperlink"/>
              </w:rPr>
              <w:t>PIIF Principle 2: Client protection</w:t>
            </w:r>
            <w:r w:rsidR="00E209F8">
              <w:rPr>
                <w:webHidden/>
              </w:rPr>
              <w:tab/>
            </w:r>
            <w:r w:rsidR="00E209F8">
              <w:rPr>
                <w:webHidden/>
              </w:rPr>
              <w:fldChar w:fldCharType="begin"/>
            </w:r>
            <w:r w:rsidR="00E209F8">
              <w:rPr>
                <w:webHidden/>
              </w:rPr>
              <w:instrText xml:space="preserve"> PAGEREF _Toc368050684 \h </w:instrText>
            </w:r>
            <w:r w:rsidR="00E209F8">
              <w:rPr>
                <w:webHidden/>
              </w:rPr>
            </w:r>
            <w:r w:rsidR="00E209F8">
              <w:rPr>
                <w:webHidden/>
              </w:rPr>
              <w:fldChar w:fldCharType="separate"/>
            </w:r>
            <w:r w:rsidR="00B25967">
              <w:rPr>
                <w:webHidden/>
              </w:rPr>
              <w:t>25</w:t>
            </w:r>
            <w:r w:rsidR="00E209F8">
              <w:rPr>
                <w:webHidden/>
              </w:rPr>
              <w:fldChar w:fldCharType="end"/>
            </w:r>
          </w:hyperlink>
        </w:p>
        <w:p w14:paraId="282385CD" w14:textId="77777777" w:rsidR="00E209F8" w:rsidRDefault="00E25F57">
          <w:pPr>
            <w:pStyle w:val="TOC2"/>
            <w:rPr>
              <w:rFonts w:asciiTheme="minorHAnsi" w:eastAsiaTheme="minorEastAsia" w:hAnsiTheme="minorHAnsi" w:cstheme="minorBidi"/>
              <w:sz w:val="22"/>
              <w:szCs w:val="22"/>
              <w:lang w:val="en-IN" w:eastAsia="en-IN"/>
            </w:rPr>
          </w:pPr>
          <w:hyperlink w:anchor="_Toc368050685" w:history="1">
            <w:r w:rsidR="00E209F8" w:rsidRPr="00BA3E12">
              <w:rPr>
                <w:rStyle w:val="Hyperlink"/>
              </w:rPr>
              <w:t>PIIF Principle 3: Fair treatment</w:t>
            </w:r>
            <w:r w:rsidR="00E209F8">
              <w:rPr>
                <w:webHidden/>
              </w:rPr>
              <w:tab/>
            </w:r>
            <w:r w:rsidR="00E209F8">
              <w:rPr>
                <w:webHidden/>
              </w:rPr>
              <w:fldChar w:fldCharType="begin"/>
            </w:r>
            <w:r w:rsidR="00E209F8">
              <w:rPr>
                <w:webHidden/>
              </w:rPr>
              <w:instrText xml:space="preserve"> PAGEREF _Toc368050685 \h </w:instrText>
            </w:r>
            <w:r w:rsidR="00E209F8">
              <w:rPr>
                <w:webHidden/>
              </w:rPr>
            </w:r>
            <w:r w:rsidR="00E209F8">
              <w:rPr>
                <w:webHidden/>
              </w:rPr>
              <w:fldChar w:fldCharType="separate"/>
            </w:r>
            <w:r w:rsidR="00B25967">
              <w:rPr>
                <w:webHidden/>
              </w:rPr>
              <w:t>28</w:t>
            </w:r>
            <w:r w:rsidR="00E209F8">
              <w:rPr>
                <w:webHidden/>
              </w:rPr>
              <w:fldChar w:fldCharType="end"/>
            </w:r>
          </w:hyperlink>
        </w:p>
        <w:p w14:paraId="56DBA9DE" w14:textId="77777777" w:rsidR="00E209F8" w:rsidRDefault="00E25F57">
          <w:pPr>
            <w:pStyle w:val="TOC2"/>
            <w:rPr>
              <w:rFonts w:asciiTheme="minorHAnsi" w:eastAsiaTheme="minorEastAsia" w:hAnsiTheme="minorHAnsi" w:cstheme="minorBidi"/>
              <w:sz w:val="22"/>
              <w:szCs w:val="22"/>
              <w:lang w:val="en-IN" w:eastAsia="en-IN"/>
            </w:rPr>
          </w:pPr>
          <w:hyperlink w:anchor="_Toc368050686" w:history="1">
            <w:r w:rsidR="00E209F8" w:rsidRPr="00BA3E12">
              <w:rPr>
                <w:rStyle w:val="Hyperlink"/>
              </w:rPr>
              <w:t>PIIF Principle 4: Responsible Investment</w:t>
            </w:r>
            <w:r w:rsidR="00E209F8">
              <w:rPr>
                <w:webHidden/>
              </w:rPr>
              <w:tab/>
            </w:r>
            <w:r w:rsidR="00E209F8">
              <w:rPr>
                <w:webHidden/>
              </w:rPr>
              <w:fldChar w:fldCharType="begin"/>
            </w:r>
            <w:r w:rsidR="00E209F8">
              <w:rPr>
                <w:webHidden/>
              </w:rPr>
              <w:instrText xml:space="preserve"> PAGEREF _Toc368050686 \h </w:instrText>
            </w:r>
            <w:r w:rsidR="00E209F8">
              <w:rPr>
                <w:webHidden/>
              </w:rPr>
            </w:r>
            <w:r w:rsidR="00E209F8">
              <w:rPr>
                <w:webHidden/>
              </w:rPr>
              <w:fldChar w:fldCharType="separate"/>
            </w:r>
            <w:r w:rsidR="00B25967">
              <w:rPr>
                <w:webHidden/>
              </w:rPr>
              <w:t>34</w:t>
            </w:r>
            <w:r w:rsidR="00E209F8">
              <w:rPr>
                <w:webHidden/>
              </w:rPr>
              <w:fldChar w:fldCharType="end"/>
            </w:r>
          </w:hyperlink>
        </w:p>
        <w:p w14:paraId="139CA586" w14:textId="77777777" w:rsidR="00E209F8" w:rsidRDefault="00E25F57">
          <w:pPr>
            <w:pStyle w:val="TOC2"/>
            <w:rPr>
              <w:rFonts w:asciiTheme="minorHAnsi" w:eastAsiaTheme="minorEastAsia" w:hAnsiTheme="minorHAnsi" w:cstheme="minorBidi"/>
              <w:sz w:val="22"/>
              <w:szCs w:val="22"/>
              <w:lang w:val="en-IN" w:eastAsia="en-IN"/>
            </w:rPr>
          </w:pPr>
          <w:hyperlink w:anchor="_Toc368050687" w:history="1">
            <w:r w:rsidR="00E209F8" w:rsidRPr="00BA3E12">
              <w:rPr>
                <w:rStyle w:val="Hyperlink"/>
              </w:rPr>
              <w:t>PIIF Principle 5: Transparency</w:t>
            </w:r>
            <w:r w:rsidR="00E209F8">
              <w:rPr>
                <w:webHidden/>
              </w:rPr>
              <w:tab/>
            </w:r>
            <w:r w:rsidR="00E209F8">
              <w:rPr>
                <w:webHidden/>
              </w:rPr>
              <w:fldChar w:fldCharType="begin"/>
            </w:r>
            <w:r w:rsidR="00E209F8">
              <w:rPr>
                <w:webHidden/>
              </w:rPr>
              <w:instrText xml:space="preserve"> PAGEREF _Toc368050687 \h </w:instrText>
            </w:r>
            <w:r w:rsidR="00E209F8">
              <w:rPr>
                <w:webHidden/>
              </w:rPr>
            </w:r>
            <w:r w:rsidR="00E209F8">
              <w:rPr>
                <w:webHidden/>
              </w:rPr>
              <w:fldChar w:fldCharType="separate"/>
            </w:r>
            <w:r w:rsidR="00B25967">
              <w:rPr>
                <w:webHidden/>
              </w:rPr>
              <w:t>44</w:t>
            </w:r>
            <w:r w:rsidR="00E209F8">
              <w:rPr>
                <w:webHidden/>
              </w:rPr>
              <w:fldChar w:fldCharType="end"/>
            </w:r>
          </w:hyperlink>
        </w:p>
        <w:p w14:paraId="2B1A66BE" w14:textId="77777777" w:rsidR="00E209F8" w:rsidRDefault="00E25F57">
          <w:pPr>
            <w:pStyle w:val="TOC2"/>
            <w:rPr>
              <w:rFonts w:asciiTheme="minorHAnsi" w:eastAsiaTheme="minorEastAsia" w:hAnsiTheme="minorHAnsi" w:cstheme="minorBidi"/>
              <w:sz w:val="22"/>
              <w:szCs w:val="22"/>
              <w:lang w:val="en-IN" w:eastAsia="en-IN"/>
            </w:rPr>
          </w:pPr>
          <w:hyperlink w:anchor="_Toc368050688" w:history="1">
            <w:r w:rsidR="00E209F8" w:rsidRPr="00BA3E12">
              <w:rPr>
                <w:rStyle w:val="Hyperlink"/>
              </w:rPr>
              <w:t>PIIF Principle 6: Balanced returns</w:t>
            </w:r>
            <w:r w:rsidR="00E209F8">
              <w:rPr>
                <w:webHidden/>
              </w:rPr>
              <w:tab/>
            </w:r>
            <w:r w:rsidR="00E209F8">
              <w:rPr>
                <w:webHidden/>
              </w:rPr>
              <w:fldChar w:fldCharType="begin"/>
            </w:r>
            <w:r w:rsidR="00E209F8">
              <w:rPr>
                <w:webHidden/>
              </w:rPr>
              <w:instrText xml:space="preserve"> PAGEREF _Toc368050688 \h </w:instrText>
            </w:r>
            <w:r w:rsidR="00E209F8">
              <w:rPr>
                <w:webHidden/>
              </w:rPr>
            </w:r>
            <w:r w:rsidR="00E209F8">
              <w:rPr>
                <w:webHidden/>
              </w:rPr>
              <w:fldChar w:fldCharType="separate"/>
            </w:r>
            <w:r w:rsidR="00B25967">
              <w:rPr>
                <w:webHidden/>
              </w:rPr>
              <w:t>47</w:t>
            </w:r>
            <w:r w:rsidR="00E209F8">
              <w:rPr>
                <w:webHidden/>
              </w:rPr>
              <w:fldChar w:fldCharType="end"/>
            </w:r>
          </w:hyperlink>
        </w:p>
        <w:p w14:paraId="406F6BC9" w14:textId="77777777" w:rsidR="00E209F8" w:rsidRDefault="00E25F57">
          <w:pPr>
            <w:pStyle w:val="TOC2"/>
            <w:rPr>
              <w:rFonts w:asciiTheme="minorHAnsi" w:eastAsiaTheme="minorEastAsia" w:hAnsiTheme="minorHAnsi" w:cstheme="minorBidi"/>
              <w:sz w:val="22"/>
              <w:szCs w:val="22"/>
              <w:lang w:val="en-IN" w:eastAsia="en-IN"/>
            </w:rPr>
          </w:pPr>
          <w:hyperlink w:anchor="_Toc368050689" w:history="1">
            <w:r w:rsidR="00E209F8" w:rsidRPr="00BA3E12">
              <w:rPr>
                <w:rStyle w:val="Hyperlink"/>
              </w:rPr>
              <w:t>PIIF Principle 7: Standards</w:t>
            </w:r>
            <w:r w:rsidR="00E209F8">
              <w:rPr>
                <w:webHidden/>
              </w:rPr>
              <w:tab/>
            </w:r>
            <w:r w:rsidR="00E209F8">
              <w:rPr>
                <w:webHidden/>
              </w:rPr>
              <w:fldChar w:fldCharType="begin"/>
            </w:r>
            <w:r w:rsidR="00E209F8">
              <w:rPr>
                <w:webHidden/>
              </w:rPr>
              <w:instrText xml:space="preserve"> PAGEREF _Toc368050689 \h </w:instrText>
            </w:r>
            <w:r w:rsidR="00E209F8">
              <w:rPr>
                <w:webHidden/>
              </w:rPr>
            </w:r>
            <w:r w:rsidR="00E209F8">
              <w:rPr>
                <w:webHidden/>
              </w:rPr>
              <w:fldChar w:fldCharType="separate"/>
            </w:r>
            <w:r w:rsidR="00B25967">
              <w:rPr>
                <w:webHidden/>
              </w:rPr>
              <w:t>51</w:t>
            </w:r>
            <w:r w:rsidR="00E209F8">
              <w:rPr>
                <w:webHidden/>
              </w:rPr>
              <w:fldChar w:fldCharType="end"/>
            </w:r>
          </w:hyperlink>
        </w:p>
        <w:p w14:paraId="64BFCAAB" w14:textId="77777777" w:rsidR="005D1795" w:rsidRDefault="005D1795">
          <w:r>
            <w:rPr>
              <w:b/>
              <w:bCs/>
              <w:noProof/>
            </w:rPr>
            <w:fldChar w:fldCharType="end"/>
          </w:r>
        </w:p>
      </w:sdtContent>
    </w:sdt>
    <w:p w14:paraId="56756973" w14:textId="77777777" w:rsidR="00C51E77" w:rsidRDefault="00C51E77">
      <w:pPr>
        <w:widowControl/>
        <w:autoSpaceDE/>
        <w:autoSpaceDN/>
        <w:adjustRightInd/>
        <w:spacing w:before="0" w:after="0" w:line="240" w:lineRule="auto"/>
        <w:sectPr w:rsidR="00C51E77" w:rsidSect="00855023">
          <w:headerReference w:type="default" r:id="rId23"/>
          <w:headerReference w:type="first" r:id="rId24"/>
          <w:footerReference w:type="first" r:id="rId25"/>
          <w:pgSz w:w="11900" w:h="16840"/>
          <w:pgMar w:top="1440" w:right="1616" w:bottom="1440" w:left="1616" w:header="708" w:footer="708" w:gutter="0"/>
          <w:cols w:space="708"/>
          <w:titlePg/>
          <w:docGrid w:linePitch="360"/>
        </w:sectPr>
      </w:pPr>
      <w:bookmarkStart w:id="4" w:name="_GoBack"/>
      <w:bookmarkEnd w:id="4"/>
    </w:p>
    <w:p w14:paraId="43740CA4" w14:textId="77777777" w:rsidR="00F123F9" w:rsidRDefault="00F123F9" w:rsidP="00F123F9">
      <w:pPr>
        <w:pStyle w:val="Heading1"/>
      </w:pPr>
      <w:bookmarkStart w:id="5" w:name="_Toc367893729"/>
      <w:bookmarkStart w:id="6" w:name="_Toc368050680"/>
      <w:r>
        <w:lastRenderedPageBreak/>
        <w:t>Pathways through the module</w:t>
      </w:r>
      <w:bookmarkEnd w:id="5"/>
      <w:bookmarkEnd w:id="6"/>
    </w:p>
    <w:p w14:paraId="56937E92" w14:textId="77777777" w:rsidR="00F123F9" w:rsidRDefault="00F123F9" w:rsidP="00F123F9">
      <w:r w:rsidRPr="00DC0BFA">
        <w:rPr>
          <w:noProof/>
          <w:lang w:eastAsia="en-GB"/>
        </w:rPr>
        <mc:AlternateContent>
          <mc:Choice Requires="wpg">
            <w:drawing>
              <wp:anchor distT="0" distB="0" distL="114300" distR="114300" simplePos="0" relativeHeight="251658241" behindDoc="0" locked="0" layoutInCell="1" allowOverlap="1" wp14:anchorId="363CC0B1" wp14:editId="53B91248">
                <wp:simplePos x="0" y="0"/>
                <wp:positionH relativeFrom="column">
                  <wp:posOffset>43891</wp:posOffset>
                </wp:positionH>
                <wp:positionV relativeFrom="paragraph">
                  <wp:posOffset>0</wp:posOffset>
                </wp:positionV>
                <wp:extent cx="4845042" cy="8216330"/>
                <wp:effectExtent l="0" t="0" r="0" b="0"/>
                <wp:wrapNone/>
                <wp:docPr id="242" name="Group 290"/>
                <wp:cNvGraphicFramePr/>
                <a:graphic xmlns:a="http://schemas.openxmlformats.org/drawingml/2006/main">
                  <a:graphicData uri="http://schemas.microsoft.com/office/word/2010/wordprocessingGroup">
                    <wpg:wgp>
                      <wpg:cNvGrpSpPr/>
                      <wpg:grpSpPr>
                        <a:xfrm>
                          <a:off x="0" y="0"/>
                          <a:ext cx="4845042" cy="8216330"/>
                          <a:chOff x="43890" y="0"/>
                          <a:chExt cx="4845042" cy="8216330"/>
                        </a:xfrm>
                      </wpg:grpSpPr>
                      <wps:wsp>
                        <wps:cNvPr id="243" name="Right Brace 243"/>
                        <wps:cNvSpPr/>
                        <wps:spPr>
                          <a:xfrm flipH="1">
                            <a:off x="1209699" y="5211851"/>
                            <a:ext cx="180000" cy="60671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44" name="Straight Arrow Connector 244"/>
                        <wps:cNvCnPr/>
                        <wps:spPr>
                          <a:xfrm>
                            <a:off x="3168777" y="5119296"/>
                            <a:ext cx="0" cy="9838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5" name="Straight Arrow Connector 245"/>
                        <wps:cNvCnPr/>
                        <wps:spPr>
                          <a:xfrm>
                            <a:off x="3168777" y="5469685"/>
                            <a:ext cx="0" cy="968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6" name="Straight Arrow Connector 246"/>
                        <wps:cNvCnPr/>
                        <wps:spPr>
                          <a:xfrm>
                            <a:off x="3168496" y="4633521"/>
                            <a:ext cx="281"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7" name="Straight Arrow Connector 247"/>
                        <wps:cNvCnPr/>
                        <wps:spPr>
                          <a:xfrm flipH="1">
                            <a:off x="3160590" y="5818565"/>
                            <a:ext cx="8187" cy="8739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8" name="Straight Arrow Connector 248"/>
                        <wps:cNvCnPr/>
                        <wps:spPr>
                          <a:xfrm flipH="1">
                            <a:off x="3154893" y="6157955"/>
                            <a:ext cx="5697" cy="916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9" name="Straight Arrow Connector 249"/>
                        <wps:cNvCnPr/>
                        <wps:spPr>
                          <a:xfrm>
                            <a:off x="3154893" y="6501608"/>
                            <a:ext cx="0" cy="9097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0" name="Straight Arrow Connector 250"/>
                        <wps:cNvCnPr/>
                        <wps:spPr>
                          <a:xfrm>
                            <a:off x="3154893" y="6844585"/>
                            <a:ext cx="0" cy="9434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1" name="Straight Arrow Connector 251"/>
                        <wps:cNvCnPr/>
                        <wps:spPr>
                          <a:xfrm>
                            <a:off x="3154893" y="7334928"/>
                            <a:ext cx="5411" cy="8894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2" name="Rectangle 252"/>
                        <wps:cNvSpPr/>
                        <wps:spPr>
                          <a:xfrm>
                            <a:off x="1451667" y="3741592"/>
                            <a:ext cx="3433784"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1AF632"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wps:txbx>
                        <wps:bodyPr wrap="square" rtlCol="0" anchor="ctr"/>
                      </wps:wsp>
                      <wps:wsp>
                        <wps:cNvPr id="253" name="Straight Arrow Connector 253"/>
                        <wps:cNvCnPr/>
                        <wps:spPr>
                          <a:xfrm>
                            <a:off x="3168777" y="1283522"/>
                            <a:ext cx="0" cy="8874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4" name="Straight Arrow Connector 254"/>
                        <wps:cNvCnPr/>
                        <wps:spPr>
                          <a:xfrm>
                            <a:off x="3164458" y="595853"/>
                            <a:ext cx="2385" cy="8963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Straight Arrow Connector 255"/>
                        <wps:cNvCnPr/>
                        <wps:spPr>
                          <a:xfrm>
                            <a:off x="3171922" y="2317687"/>
                            <a:ext cx="0" cy="9444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a:off x="3162524" y="1968717"/>
                            <a:ext cx="9398" cy="969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 name="Straight Arrow Connector 33"/>
                        <wps:cNvCnPr/>
                        <wps:spPr>
                          <a:xfrm flipH="1">
                            <a:off x="3162524" y="1624266"/>
                            <a:ext cx="6253" cy="9245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 name="Straight Arrow Connector 34"/>
                        <wps:cNvCnPr/>
                        <wps:spPr>
                          <a:xfrm>
                            <a:off x="3166843" y="937488"/>
                            <a:ext cx="1934" cy="9403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 name="Straight Arrow Connector 35"/>
                        <wps:cNvCnPr/>
                        <wps:spPr>
                          <a:xfrm>
                            <a:off x="3160590" y="252000"/>
                            <a:ext cx="3868" cy="918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1" name="Straight Arrow Connector 41"/>
                        <wps:cNvCnPr/>
                        <wps:spPr>
                          <a:xfrm flipH="1">
                            <a:off x="3166843" y="2808135"/>
                            <a:ext cx="5079" cy="9809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3166843" y="3646295"/>
                            <a:ext cx="1716" cy="952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a:off x="3166843" y="3302228"/>
                            <a:ext cx="0" cy="9206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4" name="Rectangle 44"/>
                        <wps:cNvSpPr/>
                        <wps:spPr>
                          <a:xfrm>
                            <a:off x="1451767" y="1031522"/>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D4928C"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wps:txbx>
                        <wps:bodyPr wrap="square" rtlCol="0" anchor="ctr"/>
                      </wps:wsp>
                      <wps:wsp>
                        <wps:cNvPr id="45" name="Rectangle 45"/>
                        <wps:cNvSpPr/>
                        <wps:spPr>
                          <a:xfrm>
                            <a:off x="1445514" y="0"/>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C6B149"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wps:txbx>
                        <wps:bodyPr wrap="square" rtlCol="0" anchor="ctr"/>
                      </wps:wsp>
                      <wps:wsp>
                        <wps:cNvPr id="46" name="Rectangle 46"/>
                        <wps:cNvSpPr/>
                        <wps:spPr>
                          <a:xfrm>
                            <a:off x="1449382" y="343853"/>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4C998F"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wps:txbx>
                        <wps:bodyPr wrap="square" rtlCol="0" anchor="ctr"/>
                      </wps:wsp>
                      <wps:wsp>
                        <wps:cNvPr id="47" name="Rectangle 47"/>
                        <wps:cNvSpPr/>
                        <wps:spPr>
                          <a:xfrm>
                            <a:off x="1451767" y="685488"/>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80B5F3"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wps:txbx>
                        <wps:bodyPr wrap="square" rtlCol="0" anchor="ctr"/>
                      </wps:wsp>
                      <wps:wsp>
                        <wps:cNvPr id="48" name="Rectangle 48"/>
                        <wps:cNvSpPr/>
                        <wps:spPr>
                          <a:xfrm>
                            <a:off x="1451767" y="1372266"/>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6D13C1"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wps:txbx>
                        <wps:bodyPr wrap="square" rtlCol="0" anchor="ctr"/>
                      </wps:wsp>
                      <wps:wsp>
                        <wps:cNvPr id="49" name="Rectangle 49"/>
                        <wps:cNvSpPr/>
                        <wps:spPr>
                          <a:xfrm>
                            <a:off x="1445514" y="171671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F2695B"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wps:txbx>
                        <wps:bodyPr wrap="square" rtlCol="0" anchor="ctr"/>
                      </wps:wsp>
                      <wps:wsp>
                        <wps:cNvPr id="50" name="Rectangle 50"/>
                        <wps:cNvSpPr/>
                        <wps:spPr>
                          <a:xfrm>
                            <a:off x="1454912" y="206568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CE4F41"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wps:txbx>
                        <wps:bodyPr wrap="square" rtlCol="0" anchor="ctr"/>
                      </wps:wsp>
                      <wps:wsp>
                        <wps:cNvPr id="4" name="Rectangle 51"/>
                        <wps:cNvSpPr/>
                        <wps:spPr>
                          <a:xfrm>
                            <a:off x="1454912" y="2412135"/>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F4054E"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 financial services beyond credit, compulsory savings and/or compulsory insurance</w:t>
                              </w:r>
                            </w:p>
                          </w:txbxContent>
                        </wps:txbx>
                        <wps:bodyPr wrap="square" rtlCol="0" anchor="ctr"/>
                      </wps:wsp>
                      <wps:wsp>
                        <wps:cNvPr id="52" name="Rectangle 52"/>
                        <wps:cNvSpPr/>
                        <wps:spPr>
                          <a:xfrm>
                            <a:off x="1451767" y="2906228"/>
                            <a:ext cx="3430152"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594AE"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 the introduction of services tailored to the ‘poor’, ‘very poor’ and ‘low income’</w:t>
                              </w:r>
                            </w:p>
                          </w:txbxContent>
                        </wps:txbx>
                        <wps:bodyPr wrap="square" rtlCol="0" anchor="ctr"/>
                      </wps:wsp>
                      <wps:wsp>
                        <wps:cNvPr id="53" name="Rectangle 53"/>
                        <wps:cNvSpPr/>
                        <wps:spPr>
                          <a:xfrm>
                            <a:off x="1451767" y="3394295"/>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93B52E"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wps:txbx>
                        <wps:bodyPr wrap="square" rtlCol="0" anchor="ctr"/>
                      </wps:wsp>
                      <wps:wsp>
                        <wps:cNvPr id="54" name="Rectangle 54"/>
                        <wps:cNvSpPr/>
                        <wps:spPr>
                          <a:xfrm>
                            <a:off x="1451767" y="4237521"/>
                            <a:ext cx="343345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D7AC9A"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wps:txbx>
                        <wps:bodyPr wrap="square" rtlCol="0" anchor="ctr"/>
                      </wps:wsp>
                      <wps:wsp>
                        <wps:cNvPr id="55" name="Straight Arrow Connector 55"/>
                        <wps:cNvCnPr/>
                        <wps:spPr>
                          <a:xfrm flipH="1">
                            <a:off x="3168496" y="4137592"/>
                            <a:ext cx="63" cy="999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6" name="Rectangle 56"/>
                        <wps:cNvSpPr/>
                        <wps:spPr>
                          <a:xfrm>
                            <a:off x="1451767" y="4723296"/>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972BE4"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wps:txbx>
                        <wps:bodyPr wrap="square" rtlCol="0" anchor="ctr"/>
                      </wps:wsp>
                      <wps:wsp>
                        <wps:cNvPr id="57" name="Rectangle 57"/>
                        <wps:cNvSpPr/>
                        <wps:spPr>
                          <a:xfrm>
                            <a:off x="1451767" y="52176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7751C4"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wps:txbx>
                        <wps:bodyPr wrap="square" rtlCol="0" anchor="ctr"/>
                      </wps:wsp>
                      <wps:wsp>
                        <wps:cNvPr id="58" name="Rectangle 58"/>
                        <wps:cNvSpPr/>
                        <wps:spPr>
                          <a:xfrm>
                            <a:off x="1451767" y="556656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84125A"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wps:txbx>
                        <wps:bodyPr wrap="square" rtlCol="0" anchor="ctr"/>
                      </wps:wsp>
                      <wps:wsp>
                        <wps:cNvPr id="59" name="Rectangle 59"/>
                        <wps:cNvSpPr/>
                        <wps:spPr>
                          <a:xfrm>
                            <a:off x="1443580" y="590595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663BE2"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wps:txbx>
                        <wps:bodyPr wrap="square" rtlCol="0" anchor="ctr"/>
                      </wps:wsp>
                      <wps:wsp>
                        <wps:cNvPr id="60" name="Rectangle 60"/>
                        <wps:cNvSpPr/>
                        <wps:spPr>
                          <a:xfrm>
                            <a:off x="1437883" y="6249608"/>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AF476"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wps:txbx>
                        <wps:bodyPr wrap="square" rtlCol="0" anchor="ctr"/>
                      </wps:wsp>
                      <wps:wsp>
                        <wps:cNvPr id="61" name="Rectangle 61"/>
                        <wps:cNvSpPr/>
                        <wps:spPr>
                          <a:xfrm>
                            <a:off x="1437883" y="65925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57C8C2"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wps:txbx>
                        <wps:bodyPr wrap="square" rtlCol="0" anchor="ctr"/>
                      </wps:wsp>
                      <wps:wsp>
                        <wps:cNvPr id="62" name="Rectangle 62"/>
                        <wps:cNvSpPr/>
                        <wps:spPr>
                          <a:xfrm>
                            <a:off x="1437883" y="6938928"/>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AB2CC8"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wps:txbx>
                        <wps:bodyPr wrap="square" rtlCol="0" anchor="ctr"/>
                      </wps:wsp>
                      <wps:wsp>
                        <wps:cNvPr id="63" name="Rectangle 63"/>
                        <wps:cNvSpPr/>
                        <wps:spPr>
                          <a:xfrm>
                            <a:off x="1443294" y="7423874"/>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08F915"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wps:txbx>
                        <wps:bodyPr wrap="square" rtlCol="0" anchor="ctr"/>
                      </wps:wsp>
                      <wps:wsp>
                        <wps:cNvPr id="256" name="TextBox 146"/>
                        <wps:cNvSpPr txBox="1"/>
                        <wps:spPr>
                          <a:xfrm>
                            <a:off x="59375" y="1712954"/>
                            <a:ext cx="1221827" cy="105926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AB73D03"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7" name="TextBox 146"/>
                        <wps:cNvSpPr txBox="1"/>
                        <wps:spPr>
                          <a:xfrm>
                            <a:off x="43890" y="3950208"/>
                            <a:ext cx="1221827" cy="9102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5C221CE"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8" name="Right Brace 258"/>
                        <wps:cNvSpPr/>
                        <wps:spPr>
                          <a:xfrm flipH="1">
                            <a:off x="1191409" y="1716717"/>
                            <a:ext cx="179586" cy="109141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0" name="Right Brace 260"/>
                        <wps:cNvSpPr/>
                        <wps:spPr>
                          <a:xfrm flipH="1">
                            <a:off x="1217255" y="3741593"/>
                            <a:ext cx="179586" cy="137770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1" name="TextBox 146"/>
                        <wps:cNvSpPr txBox="1"/>
                        <wps:spPr>
                          <a:xfrm>
                            <a:off x="59374" y="5034754"/>
                            <a:ext cx="1221827" cy="76200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ABB0304"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wps:txbx>
                        <wps:bodyPr wrap="square" rtlCol="0" anchor="ctr">
                          <a:noAutofit/>
                        </wps:bodyPr>
                      </wps:wsp>
                      <wps:wsp>
                        <wps:cNvPr id="262" name="Right Brace 262"/>
                        <wps:cNvSpPr/>
                        <wps:spPr>
                          <a:xfrm flipH="1">
                            <a:off x="1215796" y="5911366"/>
                            <a:ext cx="179586"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3" name="TextBox 146"/>
                        <wps:cNvSpPr txBox="1"/>
                        <wps:spPr>
                          <a:xfrm>
                            <a:off x="59373" y="5734538"/>
                            <a:ext cx="1221828" cy="8052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67D7E5F"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s:wsp>
                        <wps:cNvPr id="264" name="TextBox 146"/>
                        <wps:cNvSpPr txBox="1"/>
                        <wps:spPr>
                          <a:xfrm>
                            <a:off x="1445515" y="7819201"/>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C74674E" w14:textId="77777777" w:rsidR="00E25F57" w:rsidRDefault="00E25F57" w:rsidP="00F123F9">
                              <w:pPr>
                                <w:pStyle w:val="NormalWeb"/>
                                <w:spacing w:before="0" w:beforeAutospacing="0" w:after="0" w:afterAutospacing="0"/>
                                <w:jc w:val="center"/>
                              </w:pPr>
                              <w:r>
                                <w:rPr>
                                  <w:rFonts w:ascii="Arial" w:eastAsia="Times New Roman" w:hAnsi="Arial" w:cs="Arial"/>
                                  <w:color w:val="0070C0"/>
                                  <w:kern w:val="24"/>
                                </w:rPr>
                                <w:t>Indicators 21 – 34 continue on the next page</w:t>
                              </w:r>
                            </w:p>
                          </w:txbxContent>
                        </wps:txbx>
                        <wps:bodyPr wrap="square" rtlCol="0" anchor="ctr">
                          <a:noAutofit/>
                        </wps:bodyPr>
                      </wps:wsp>
                    </wpg:wgp>
                  </a:graphicData>
                </a:graphic>
                <wp14:sizeRelH relativeFrom="margin">
                  <wp14:pctWidth>0</wp14:pctWidth>
                </wp14:sizeRelH>
              </wp:anchor>
            </w:drawing>
          </mc:Choice>
          <mc:Fallback>
            <w:pict>
              <v:group w14:anchorId="363CC0B1" id="Group 290" o:spid="_x0000_s1026" style="position:absolute;margin-left:3.45pt;margin-top:0;width:381.5pt;height:646.95pt;z-index:251658241;mso-width-relative:margin" coordorigin="438" coordsize="48450,82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3" o:spid="_x0000_s1027" type="#_x0000_t88" style="position:absolute;left:12096;top:52118;width:1800;height:606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USbMMA&#10;AADcAAAADwAAAGRycy9kb3ducmV2LnhtbESPQYvCMBSE7wv+h/AEb2u6KiJdoyyKogcP1gU9Ppq3&#10;abF5KU3U6q83grDHYeabYabz1lbiSo0vHSv46icgiHOnSzYKfg+rzwkIH5A1Vo5JwZ08zGedjymm&#10;2t14T9csGBFL2KeooAihTqX0eUEWfd/VxNH7c43FEGVjpG7wFsttJQdJMpYWS44LBda0KCg/Zxer&#10;4GgebSTWh/M63052FWbmtLwr1eu2P98gArXhP/ymN1rBYDSE1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USbMMAAADcAAAADwAAAAAAAAAAAAAAAACYAgAAZHJzL2Rv&#10;d25yZXYueG1sUEsFBgAAAAAEAAQA9QAAAIgDAAAAAA==&#10;" adj="534" strokecolor="#4579b8 [3044]"/>
                <v:shapetype id="_x0000_t32" coordsize="21600,21600" o:spt="32" o:oned="t" path="m,l21600,21600e" filled="f">
                  <v:path arrowok="t" fillok="f" o:connecttype="none"/>
                  <o:lock v:ext="edit" shapetype="t"/>
                </v:shapetype>
                <v:shape id="Straight Arrow Connector 244" o:spid="_x0000_s1028" type="#_x0000_t32" style="position:absolute;left:31687;top:51192;width:0;height:9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nAcUAAADcAAAADwAAAGRycy9kb3ducmV2LnhtbESPQWvCQBSE74X+h+UJ3urGkLYhdZVi&#10;KdpTMVW8PrPPbGj2bciuJv333ULB4zAz3zCL1WhbcaXeN44VzGcJCOLK6YZrBfuv94cchA/IGlvH&#10;pOCHPKyW93cLLLQbeEfXMtQiQtgXqMCE0BVS+sqQRT9zHXH0zq63GKLsa6l7HCLctjJNkidpseG4&#10;YLCjtaHqu7xYBY/580fG5/xwMumweTt+ln4X1kpNJ+PrC4hAY7iF/9tbrSDNMvg7E4+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M/nAcUAAADcAAAADwAAAAAAAAAA&#10;AAAAAAChAgAAZHJzL2Rvd25yZXYueG1sUEsFBgAAAAAEAAQA+QAAAJMDAAAAAA==&#10;" strokecolor="#4579b8 [3044]">
                  <v:stroke endarrow="block" endarrowlength="short"/>
                </v:shape>
                <v:shape id="Straight Arrow Connector 245" o:spid="_x0000_s1029" type="#_x0000_t32" style="position:absolute;left:31687;top:54696;width:0;height:9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4NCmsUAAADcAAAADwAAAGRycy9kb3ducmV2LnhtbESPQWvCQBSE74L/YXmCN900aA2pq4gi&#10;radi2tLra/aZDc2+DdmtSf+9Wyh4HGbmG2a9HWwjrtT52rGCh3kCgrh0uuZKwfvbcZaB8AFZY+OY&#10;FPySh+1mPFpjrl3PZ7oWoRIRwj5HBSaENpfSl4Ys+rlriaN3cZ3FEGVXSd1hH+G2kWmSPEqLNccF&#10;gy3tDZXfxY9VsMxWpwVfso8vk/bPh8/Xwp/DXqnpZNg9gQg0hHv4v/2iFaSLJfydiUdAb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4NCmsUAAADcAAAADwAAAAAAAAAA&#10;AAAAAAChAgAAZHJzL2Rvd25yZXYueG1sUEsFBgAAAAAEAAQA+QAAAJMDAAAAAA==&#10;" strokecolor="#4579b8 [3044]">
                  <v:stroke endarrow="block" endarrowlength="short"/>
                </v:shape>
                <v:shape id="Straight Arrow Connector 246" o:spid="_x0000_s1030" type="#_x0000_t32" style="position:absolute;left:31684;top:46335;width:3;height:8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Hc7cUAAADcAAAADwAAAGRycy9kb3ducmV2LnhtbESPQWvCQBSE7wX/w/KE3uqmwdoQXUWU&#10;0noS04rXZ/aZDc2+DdmtSf99VxB6HGbmG2axGmwjrtT52rGC50kCgrh0uuZKwdfn21MGwgdkjY1j&#10;UvBLHlbL0cMCc+16PtC1CJWIEPY5KjAhtLmUvjRk0U9cSxy9i+sshii7SuoO+wi3jUyTZCYt1hwX&#10;DLa0MVR+Fz9WwUv2upvyJTueTdq/b0/7wh/CRqnH8bCegwg0hP/wvf2hFaTTGdzOx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1Hc7cUAAADcAAAADwAAAAAAAAAA&#10;AAAAAAChAgAAZHJzL2Rvd25yZXYueG1sUEsFBgAAAAAEAAQA+QAAAJMDAAAAAA==&#10;" strokecolor="#4579b8 [3044]">
                  <v:stroke endarrow="block" endarrowlength="short"/>
                </v:shape>
                <v:shape id="Straight Arrow Connector 247" o:spid="_x0000_s1031" type="#_x0000_t32" style="position:absolute;left:31605;top:58185;width:82;height:8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5ESMcAAADcAAAADwAAAGRycy9kb3ducmV2LnhtbESPT2sCMRTE70K/Q3iFXqRmFWnL1iil&#10;0D9IL6tV6O2xebtZ3LwsSbqufvqmIHgcZuY3zGI12Fb05EPjWMF0koEgLp1uuFbwvX27fwIRIrLG&#10;1jEpOFGA1fJmtMBcuyMX1G9iLRKEQ44KTIxdLmUoDVkME9cRJ69y3mJM0tdSezwmuG3lLMsepMWG&#10;04LBjl4NlYfNr1VwNoefj+26r6bv1e6raMf7wtdWqbvb4eUZRKQhXsOX9qdWMJs/wv+ZdATk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hzkRIxwAAANwAAAAPAAAAAAAA&#10;AAAAAAAAAKECAABkcnMvZG93bnJldi54bWxQSwUGAAAAAAQABAD5AAAAlQMAAAAA&#10;" strokecolor="#4579b8 [3044]">
                  <v:stroke endarrow="block" endarrowlength="short"/>
                </v:shape>
                <v:shape id="Straight Arrow Connector 248" o:spid="_x0000_s1032" type="#_x0000_t32" style="position:absolute;left:31548;top:61579;width:57;height:91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HQOsQAAADcAAAADwAAAGRycy9kb3ducmV2LnhtbERPz2vCMBS+D/wfwhvsMjRVhoxqlCGo&#10;Y+xS3QRvj+a1KTYvJYm121+/HIQdP77fy/VgW9GTD41jBdNJBoK4dLrhWsHXcTt+BREissbWMSn4&#10;oQDr1ehhibl2Ny6oP8RapBAOOSowMXa5lKE0ZDFMXEecuMp5izFBX0vt8ZbCbStnWTaXFhtODQY7&#10;2hgqL4erVfBrLuf98aOvprvq+7Non0+Fr61ST4/D2wJEpCH+i+/ud61g9pLWpjPpCM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UdA6xAAAANwAAAAPAAAAAAAAAAAA&#10;AAAAAKECAABkcnMvZG93bnJldi54bWxQSwUGAAAAAAQABAD5AAAAkgMAAAAA&#10;" strokecolor="#4579b8 [3044]">
                  <v:stroke endarrow="block" endarrowlength="short"/>
                </v:shape>
                <v:shape id="Straight Arrow Connector 249" o:spid="_x0000_s1033" type="#_x0000_t32" style="position:absolute;left:31548;top:65016;width:0;height:9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5In8UAAADcAAAADwAAAGRycy9kb3ducmV2LnhtbESPQWvCQBSE7wX/w/KE3urGoG1MXaVY&#10;Su2pmCpeX7PPbDD7NmS3Jv57t1DocZiZb5jlerCNuFDna8cKppMEBHHpdM2Vgv3X20MGwgdkjY1j&#10;UnAlD+vV6G6JuXY97+hShEpECPscFZgQ2lxKXxqy6CeuJY7eyXUWQ5RdJXWHfYTbRqZJ8igt1hwX&#10;DLa0MVSeix+rYJ49fcz4lB2+Tdq/vx4/C78LG6Xux8PLM4hAQ/gP/7W3WkE6W8DvmXgE5Oo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5In8UAAADcAAAADwAAAAAAAAAA&#10;AAAAAAChAgAAZHJzL2Rvd25yZXYueG1sUEsFBgAAAAAEAAQA+QAAAJMDAAAAAA==&#10;" strokecolor="#4579b8 [3044]">
                  <v:stroke endarrow="block" endarrowlength="short"/>
                </v:shape>
                <v:shape id="Straight Arrow Connector 250" o:spid="_x0000_s1034" type="#_x0000_t32" style="position:absolute;left:31548;top:68445;width:0;height:9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1338IAAADcAAAADwAAAGRycy9kb3ducmV2LnhtbERPz2vCMBS+D/Y/hDfYbaYrc5ZqFFHG&#10;5mlYFa/P5tmUNS+lyWz9781B8Pjx/Z4tBtuIC3W+dqzgfZSAIC6drrlSsN99vWUgfEDW2DgmBVfy&#10;sJg/P80w167nLV2KUIkYwj5HBSaENpfSl4Ys+pFriSN3dp3FEGFXSd1hH8NtI9Mk+ZQWa44NBlta&#10;GSr/in+rYJxNNh98zg4nk/bf6+Nv4bdhpdTry7Ccggg0hIf47v7RCtJxnB/PxCMg5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1338IAAADcAAAADwAAAAAAAAAAAAAA&#10;AAChAgAAZHJzL2Rvd25yZXYueG1sUEsFBgAAAAAEAAQA+QAAAJADAAAAAA==&#10;" strokecolor="#4579b8 [3044]">
                  <v:stroke endarrow="block" endarrowlength="short"/>
                </v:shape>
                <v:shape id="Straight Arrow Connector 251" o:spid="_x0000_s1035" type="#_x0000_t32" style="position:absolute;left:31548;top:73349;width:55;height:8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HSRMUAAADcAAAADwAAAGRycy9kb3ducmV2LnhtbESPQWvCQBSE7wX/w/IKvdWNodoQXUUU&#10;aT0V04rXZ/aZDc2+DdmtSf+9WxB6HGbmG2axGmwjrtT52rGCyTgBQVw6XXOl4Otz95yB8AFZY+OY&#10;FPySh9Vy9LDAXLueD3QtQiUihH2OCkwIbS6lLw1Z9GPXEkfv4jqLIcqukrrDPsJtI9MkmUmLNccF&#10;gy1tDJXfxY9VMM1e9y98yY5nk/Zv29NH4Q9ho9TT47Cegwg0hP/wvf2uFaTTCfydiUdAL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WHSRMUAAADcAAAADwAAAAAAAAAA&#10;AAAAAAChAgAAZHJzL2Rvd25yZXYueG1sUEsFBgAAAAAEAAQA+QAAAJMDAAAAAA==&#10;" strokecolor="#4579b8 [3044]">
                  <v:stroke endarrow="block" endarrowlength="short"/>
                </v:shape>
                <v:rect id="Rectangle 252" o:spid="_x0000_s1036" style="position:absolute;left:14516;top:37415;width:34338;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6v4sIA&#10;AADcAAAADwAAAGRycy9kb3ducmV2LnhtbESPwWrDMBBE74X8g9hCb7VUl5TgRAmlJVB8qxt8Xqyt&#10;ZWKtHEuNnb+PCoEch5l5w2x2s+vFmcbQedbwkikQxI03HbcaDj/75xWIEJEN9p5Jw4UC7LaLhw0W&#10;xk/8TecqtiJBOBSowcY4FFKGxpLDkPmBOHm/fnQYkxxbaUacEtz1MlfqTTrsOC1YHOjDUnOs/pwG&#10;t2cqVa3sKbZLVXOlPl/Lo9ZPj/P7GkSkOd7Dt/aX0ZAvc/g/k46A3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bq/iwgAAANwAAAAPAAAAAAAAAAAAAAAAAJgCAABkcnMvZG93&#10;bnJldi54bWxQSwUGAAAAAAQABAD1AAAAhwMAAAAA&#10;" fillcolor="#0070c0" stroked="f" strokeweight="2pt">
                  <v:textbox>
                    <w:txbxContent>
                      <w:p w14:paraId="051AF632"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v:textbox>
                </v:rect>
                <v:shape id="Straight Arrow Connector 253" o:spid="_x0000_s1037" type="#_x0000_t32" style="position:absolute;left:31687;top:12835;width:0;height:88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pqMUAAADcAAAADwAAAGRycy9kb3ducmV2LnhtbESPQWvCQBSE7wX/w/KE3urGtNaQukqx&#10;lLYnMVW8vmaf2WD2bchuTfrvXaHgcZiZb5jFarCNOFPna8cKppMEBHHpdM2Vgt33+0MGwgdkjY1j&#10;UvBHHlbL0d0Cc+163tK5CJWIEPY5KjAhtLmUvjRk0U9cSxy9o+sshii7SuoO+wi3jUyT5FlarDku&#10;GGxpbag8Fb9WwSybfz3xMdv/mLT/eDtsCr8Na6Xux8PrC4hAQ7iF/9ufWkE6e4TrmXgE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v/pqMUAAADcAAAADwAAAAAAAAAA&#10;AAAAAAChAgAAZHJzL2Rvd25yZXYueG1sUEsFBgAAAAAEAAQA+QAAAJMDAAAAAA==&#10;" strokecolor="#4579b8 [3044]">
                  <v:stroke endarrow="block" endarrowlength="short"/>
                </v:shape>
                <v:shape id="Straight Arrow Connector 254" o:spid="_x0000_s1038" type="#_x0000_t32" style="position:absolute;left:31644;top:5958;width:24;height:8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Zx3MUAAADcAAAADwAAAGRycy9kb3ducmV2LnhtbESPQWvCQBSE74L/YXmCN900aA2pq4gi&#10;radi2tLra/aZDc2+DdmtSf+9Wyh4HGbmG2a9HWwjrtT52rGCh3kCgrh0uuZKwfvbcZaB8AFZY+OY&#10;FPySh+1mPFpjrl3PZ7oWoRIRwj5HBSaENpfSl4Ys+rlriaN3cZ3FEGVXSd1hH+G2kWmSPEqLNccF&#10;gy3tDZXfxY9VsMxWpwVfso8vk/bPh8/Xwp/DXqnpZNg9gQg0hHv4v/2iFaTLBfydiUdAb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RZx3MUAAADcAAAADwAAAAAAAAAA&#10;AAAAAAChAgAAZHJzL2Rvd25yZXYueG1sUEsFBgAAAAAEAAQA+QAAAJMDAAAAAA==&#10;" strokecolor="#4579b8 [3044]">
                  <v:stroke endarrow="block" endarrowlength="short"/>
                </v:shape>
                <v:shape id="Straight Arrow Connector 255" o:spid="_x0000_s1039" type="#_x0000_t32" style="position:absolute;left:31719;top:23176;width:0;height:94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rUR8UAAADcAAAADwAAAGRycy9kb3ducmV2LnhtbESPQUvDQBSE7wX/w/IEb83GYDTEbotU&#10;xHoqjUqvr9nXbDD7NmTXJv33bkHocZiZb5jFarKdONHgW8cK7pMUBHHtdMuNgq/Pt3kBwgdkjZ1j&#10;UnAmD6vlzWyBpXYj7+hUhUZECPsSFZgQ+lJKXxuy6BPXE0fv6AaLIcqhkXrAMcJtJ7M0fZQWW44L&#10;BntaG6p/ql+rIC+ePh74WHwfTDa+v+63ld+FtVJ3t9PLM4hAU7iG/9sbrSDLc7iciUd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lrUR8UAAADcAAAADwAAAAAAAAAA&#10;AAAAAAChAgAAZHJzL2Rvd25yZXYueG1sUEsFBgAAAAAEAAQA+QAAAJMDAAAAAA==&#10;" strokecolor="#4579b8 [3044]">
                  <v:stroke endarrow="block" endarrowlength="short"/>
                </v:shape>
                <v:shape id="Straight Arrow Connector 32" o:spid="_x0000_s1040" type="#_x0000_t32" style="position:absolute;left:31625;top:19687;width:94;height:9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egjcQAAADbAAAADwAAAGRycy9kb3ducmV2LnhtbESPQWvCQBSE7wX/w/KE3uqm0bYhdRVR&#10;RHsS05ZeX7PPbDD7NmS3Jv57t1DocZiZb5j5crCNuFDna8cKHicJCOLS6ZorBR/v24cMhA/IGhvH&#10;pOBKHpaL0d0cc+16PtKlCJWIEPY5KjAhtLmUvjRk0U9cSxy9k+sshii7SuoO+wi3jUyT5FlarDku&#10;GGxpbag8Fz9WwVP28jbjU/b5bdJ+t/k6FP4Y1krdj4fVK4hAQ/gP/7X3WsE0hd8v8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l6CNxAAAANsAAAAPAAAAAAAAAAAA&#10;AAAAAKECAABkcnMvZG93bnJldi54bWxQSwUGAAAAAAQABAD5AAAAkgMAAAAA&#10;" strokecolor="#4579b8 [3044]">
                  <v:stroke endarrow="block" endarrowlength="short"/>
                </v:shape>
                <v:shape id="Straight Arrow Connector 33" o:spid="_x0000_s1041" type="#_x0000_t32" style="position:absolute;left:31625;top:16242;width:62;height:92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2hRcYAAADbAAAADwAAAGRycy9kb3ducmV2LnhtbESPQWsCMRSE70L/Q3gFL1KzVihla5RS&#10;qJXSy2oreHts3m4WNy9LEtetv94UCh6HmfmGWawG24qefGgcK5hNMxDEpdMN1wq+d+8PzyBCRNbY&#10;OiYFvxRgtbwbLTDX7swF9dtYiwThkKMCE2OXSxlKQxbD1HXEyauctxiT9LXUHs8Jblv5mGVP0mLD&#10;acFgR2+GyuP2ZBVczPHwsfvsq9m6+vkq2sm+8LVVanw/vL6AiDTEW/i/vdEK5nP4+5J+gFx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9oUXGAAAA2wAAAA8AAAAAAAAA&#10;AAAAAAAAoQIAAGRycy9kb3ducmV2LnhtbFBLBQYAAAAABAAEAPkAAACUAwAAAAA=&#10;" strokecolor="#4579b8 [3044]">
                  <v:stroke endarrow="block" endarrowlength="short"/>
                </v:shape>
                <v:shape id="Straight Arrow Connector 34" o:spid="_x0000_s1042" type="#_x0000_t32" style="position:absolute;left:31668;top:9374;width:19;height:9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dYsUAAADbAAAADwAAAGRycy9kb3ducmV2LnhtbESPT2vCQBTE7wW/w/IEb3Xjn2qIrlIs&#10;pe2pGBWvz+wzG8y+DdmtSb99t1DocZiZ3zDrbW9rcafWV44VTMYJCOLC6YpLBcfD62MKwgdkjbVj&#10;UvBNHrabwcMaM+063tM9D6WIEPYZKjAhNJmUvjBk0Y9dQxy9q2sthijbUuoWuwi3tZwmyUJarDgu&#10;GGxoZ6i45V9WwVO6/JjzNT1dzLR7ezl/5n4fdkqNhv3zCkSgPvyH/9rvWsFsDr9f4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DKdYsUAAADbAAAADwAAAAAAAAAA&#10;AAAAAAChAgAAZHJzL2Rvd25yZXYueG1sUEsFBgAAAAAEAAQA+QAAAJMDAAAAAA==&#10;" strokecolor="#4579b8 [3044]">
                  <v:stroke endarrow="block" endarrowlength="short"/>
                </v:shape>
                <v:shape id="Straight Arrow Connector 35" o:spid="_x0000_s1043" type="#_x0000_t32" style="position:absolute;left:31605;top:2520;width:39;height:9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44+cQAAADbAAAADwAAAGRycy9kb3ducmV2LnhtbESPQWvCQBSE7wX/w/IEb3WjVg3RVYql&#10;tD0Vo+L1mX1mg9m3Ibs16b/vFgo9DjPzDbPe9rYWd2p95VjBZJyAIC6crrhUcDy8PqYgfEDWWDsm&#10;Bd/kYbsZPKwx067jPd3zUIoIYZ+hAhNCk0npC0MW/dg1xNG7utZiiLItpW6xi3Bby2mSLKTFiuOC&#10;wYZ2hopb/mUVzNPlxxNf09PFTLu3l/Nn7vdhp9Ro2D+vQATqw3/4r/2uFczm8Psl/gC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jj5xAAAANsAAAAPAAAAAAAAAAAA&#10;AAAAAKECAABkcnMvZG93bnJldi54bWxQSwUGAAAAAAQABAD5AAAAkgMAAAAA&#10;" strokecolor="#4579b8 [3044]">
                  <v:stroke endarrow="block" endarrowlength="short"/>
                </v:shape>
                <v:shape id="Straight Arrow Connector 41" o:spid="_x0000_s1044" type="#_x0000_t32" style="position:absolute;left:31668;top:28081;width:51;height:98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Xp1MYAAADbAAAADwAAAGRycy9kb3ducmV2LnhtbESPT0vDQBTE74LfYXlCL9JuUkQk7baI&#10;oBbxkv6D3h7Zl2xo9m3YXdPUT+8KgsdhZn7DLNej7cRAPrSOFeSzDARx5XTLjYL97nX6BCJEZI2d&#10;Y1JwpQDr1e3NEgvtLlzSsI2NSBAOBSowMfaFlKEyZDHMXE+cvNp5izFJ30jt8ZLgtpPzLHuUFltO&#10;CwZ7ejFUnbdfVsG3OZ/edx9Dnb/Vh8+yuz+WvrFKTe7G5wWISGP8D/+1N1rBQw6/X9IPk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8l6dTGAAAA2wAAAA8AAAAAAAAA&#10;AAAAAAAAoQIAAGRycy9kb3ducmV2LnhtbFBLBQYAAAAABAAEAPkAAACUAwAAAAA=&#10;" strokecolor="#4579b8 [3044]">
                  <v:stroke endarrow="block" endarrowlength="short"/>
                </v:shape>
                <v:shape id="Straight Arrow Connector 42" o:spid="_x0000_s1045" type="#_x0000_t32" style="position:absolute;left:31668;top:36462;width:17;height: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HT8MQAAADbAAAADwAAAGRycy9kb3ducmV2LnhtbESPQWvCQBSE74L/YXmF3nTTYG1IXUUU&#10;aT2JaUuvr9lnNjT7NmS3Jv33riB4HGbmG2axGmwjztT52rGCp2kCgrh0uuZKwefHbpKB8AFZY+OY&#10;FPyTh9VyPFpgrl3PRzoXoRIRwj5HBSaENpfSl4Ys+qlriaN3cp3FEGVXSd1hH+G2kWmSzKXFmuOC&#10;wZY2hsrf4s8qeM5e9jM+ZV8/Ju3ftt+Hwh/DRqnHh2H9CiLQEO7hW/tdK5ilcP0Sf4BcX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kdPwxAAAANsAAAAPAAAAAAAAAAAA&#10;AAAAAKECAABkcnMvZG93bnJldi54bWxQSwUGAAAAAAQABAD5AAAAkgMAAAAA&#10;" strokecolor="#4579b8 [3044]">
                  <v:stroke endarrow="block" endarrowlength="short"/>
                </v:shape>
                <v:shape id="Straight Arrow Connector 43" o:spid="_x0000_s1046" type="#_x0000_t32" style="position:absolute;left:31668;top:33022;width:0;height: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12a8UAAADbAAAADwAAAGRycy9kb3ducmV2LnhtbESPT2vCQBTE7wW/w/IEb3Xjn2qIrlIs&#10;pe2pGBWvz+wzG8y+DdmtSb99t1DocZiZ3zDrbW9rcafWV44VTMYJCOLC6YpLBcfD62MKwgdkjbVj&#10;UvBNHrabwcMaM+063tM9D6WIEPYZKjAhNJmUvjBk0Y9dQxy9q2sthijbUuoWuwi3tZwmyUJarDgu&#10;GGxoZ6i45V9WwVO6/JjzNT1dzLR7ezl/5n4fdkqNhv3zCkSgPvyH/9rvWsF8Br9f4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912a8UAAADbAAAADwAAAAAAAAAA&#10;AAAAAAChAgAAZHJzL2Rvd25yZXYueG1sUEsFBgAAAAAEAAQA+QAAAJMDAAAAAA==&#10;" strokecolor="#4579b8 [3044]">
                  <v:stroke endarrow="block" endarrowlength="short"/>
                </v:shape>
                <v:rect id="Rectangle 44" o:spid="_x0000_s1047" style="position:absolute;left:14517;top:10315;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FUR8AA&#10;AADbAAAADwAAAGRycy9kb3ducmV2LnhtbESPT4vCMBTE7wt+h/AEb2vinxWpRhFFWLxtFc+P5tkU&#10;m5faRO1+eyMs7HGYmd8wy3XnavGgNlSeNYyGCgRx4U3FpYbTcf85BxEissHaM2n4pQDrVe9jiZnx&#10;T/6hRx5LkSAcMtRgY2wyKUNhyWEY+oY4eRffOoxJtqU0LT4T3NVyrNRMOqw4LVhsaGupuOZ3p8Ht&#10;mQ7qrOwtll/qzLnaTQ5XrQf9brMAEamL/+G/9rfRMJ3C+0v6AXL1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CFUR8AAAADbAAAADwAAAAAAAAAAAAAAAACYAgAAZHJzL2Rvd25y&#10;ZXYueG1sUEsFBgAAAAAEAAQA9QAAAIUDAAAAAA==&#10;" fillcolor="#0070c0" stroked="f" strokeweight="2pt">
                  <v:textbox>
                    <w:txbxContent>
                      <w:p w14:paraId="45D4928C"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v:textbox>
                </v:rect>
                <v:rect id="Rectangle 45" o:spid="_x0000_s1048" style="position:absolute;left:14455;width:3430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yicMA&#10;AADbAAAADwAAAGRycy9kb3ducmV2LnhtbESPQWvCQBSE70L/w/IK3ppNg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dyicMAAADbAAAADwAAAAAAAAAAAAAAAACYAgAAZHJzL2Rv&#10;d25yZXYueG1sUEsFBgAAAAAEAAQA9QAAAIgDAAAAAA==&#10;" fillcolor="#a5a5a5 [2092]" stroked="f" strokeweight="2pt">
                  <v:textbox>
                    <w:txbxContent>
                      <w:p w14:paraId="78C6B149"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v:textbox>
                </v:rect>
                <v:rect id="Rectangle 46" o:spid="_x0000_s1049" style="position:absolute;left:14493;top:3438;width:343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Xs/sIA&#10;AADbAAAADwAAAGRycy9kb3ducmV2LnhtbESPQYvCMBSE7wv+h/AEb2tqEVeqUVQQPAm6C6u3R/Ns&#10;i8lLaWKt/nojLOxxmJlvmPmys0a01PjKsYLRMAFBnDtdcaHg53v7OQXhA7JG45gUPMjDctH7mGOm&#10;3Z0P1B5DISKEfYYKyhDqTEqfl2TRD11NHL2LayyGKJtC6gbvEW6NTJNkIi1WHBdKrGlTUn493qwC&#10;Pqdt+Hqa0+25n65Sbdz6d+OUGvS71QxEoC78h//aO61gPIH3l/gD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Nez+wgAAANsAAAAPAAAAAAAAAAAAAAAAAJgCAABkcnMvZG93&#10;bnJldi54bWxQSwUGAAAAAAQABAD1AAAAhwMAAAAA&#10;" fillcolor="#a5a5a5 [2092]" stroked="f" strokeweight="2pt">
                  <v:textbox>
                    <w:txbxContent>
                      <w:p w14:paraId="7B4C998F"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v:textbox>
                </v:rect>
                <v:rect id="Rectangle 47" o:spid="_x0000_s1050" style="position:absolute;left:14517;top:6854;width:343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lJZcIA&#10;AADbAAAADwAAAGRycy9kb3ducmV2LnhtbESPQYvCMBSE74L/ITzBm6YWWaUaRQXBk7Duwurt0Tzb&#10;YvJSmlirv94sLOxxmJlvmOW6s0a01PjKsYLJOAFBnDtdcaHg+2s/moPwAVmjcUwKnuRhver3lphp&#10;9+BPak+hEBHCPkMFZQh1JqXPS7Lox64mjt7VNRZDlE0hdYOPCLdGpknyIS1WHBdKrGlXUn473a0C&#10;vqRtmL3M+f46zjepNm77s3NKDQfdZgEiUBf+w3/tg1YwncHvl/gD5O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eUllwgAAANsAAAAPAAAAAAAAAAAAAAAAAJgCAABkcnMvZG93&#10;bnJldi54bWxQSwUGAAAAAAQABAD1AAAAhwMAAAAA&#10;" fillcolor="#a5a5a5 [2092]" stroked="f" strokeweight="2pt">
                  <v:textbox>
                    <w:txbxContent>
                      <w:p w14:paraId="5980B5F3"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v:textbox>
                </v:rect>
                <v:rect id="Rectangle 48" o:spid="_x0000_s1051" style="position:absolute;left:14517;top:13722;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xeQr4A&#10;AADbAAAADwAAAGRycy9kb3ducmV2LnhtbERPz2vCMBS+D/Y/hDfYbU3cVKQ2ypgUhjereH40z6bY&#10;vHRNtN1/bw6DHT++38V2cp240xBazxpmmQJBXHvTcqPhdCzfViBCRDbYeSYNvxRgu3l+KjA3fuQD&#10;3avYiBTCIUcNNsY+lzLUlhyGzPfEibv4wWFMcGikGXBM4a6T70otpcOWU4PFnr4s1dfq5jS4kmmv&#10;zsr+xGahzlyp3cf+qvXry/S5BhFpiv/iP/e30TBPY9OX9APk5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1sXkK+AAAA2wAAAA8AAAAAAAAAAAAAAAAAmAIAAGRycy9kb3ducmV2&#10;LnhtbFBLBQYAAAAABAAEAPUAAACDAwAAAAA=&#10;" fillcolor="#0070c0" stroked="f" strokeweight="2pt">
                  <v:textbox>
                    <w:txbxContent>
                      <w:p w14:paraId="0D6D13C1"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v:textbox>
                </v:rect>
                <v:rect id="Rectangle 49" o:spid="_x0000_s1052" style="position:absolute;left:14455;top:17167;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D72cAA&#10;AADbAAAADwAAAGRycy9kb3ducmV2LnhtbESPQWsCMRSE7wX/Q3hCbzVRW9HVKKII4q2reH5snpvF&#10;zcu6ibr996ZQ6HGYmW+YxapztXhQGyrPGoYDBYK48KbiUsPpuPuYgggR2WDtmTT8UIDVsve2wMz4&#10;J3/TI4+lSBAOGWqwMTaZlKGw5DAMfEOcvItvHcYk21KaFp8J7mo5UmoiHVacFiw2tLFUXPO70+B2&#10;TAd1VvYWyy915lxtx4er1u/9bj0HEamL/+G/9t5o+JzB75f0A+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iD72cAAAADbAAAADwAAAAAAAAAAAAAAAACYAgAAZHJzL2Rvd25y&#10;ZXYueG1sUEsFBgAAAAAEAAQA9QAAAIUDAAAAAA==&#10;" fillcolor="#0070c0" stroked="f" strokeweight="2pt">
                  <v:textbox>
                    <w:txbxContent>
                      <w:p w14:paraId="2CF2695B"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v:textbox>
                </v:rect>
                <v:rect id="Rectangle 50" o:spid="_x0000_s1053" style="position:absolute;left:14549;top:20656;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PEmb4A&#10;AADbAAAADwAAAGRycy9kb3ducmV2LnhtbERPz2vCMBS+D/wfwhO8rYkbitRGkQ1heFuVnh/Nsylt&#10;XmqTaf3vl8Ngx4/vd7GfXC/uNIbWs4ZlpkAQ19603Gi4nI+vGxAhIhvsPZOGJwXY72YvBebGP/ib&#10;7mVsRArhkKMGG+OQSxlqSw5D5gfixF396DAmODbSjPhI4a6Xb0qtpcOWU4PFgT4s1V354zS4I9NJ&#10;VcreYrNSFZfq8/3Uab2YT4ctiEhT/Bf/ub+MhlVan76kHyB3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bDxJm+AAAA2wAAAA8AAAAAAAAAAAAAAAAAmAIAAGRycy9kb3ducmV2&#10;LnhtbFBLBQYAAAAABAAEAPUAAACDAwAAAAA=&#10;" fillcolor="#0070c0" stroked="f" strokeweight="2pt">
                  <v:textbox>
                    <w:txbxContent>
                      <w:p w14:paraId="01CE4F41"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v:textbox>
                </v:rect>
                <v:rect id="Rectangle 51" o:spid="_x0000_s1054" style="position:absolute;left:14549;top:24121;width:3434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JbZb8A&#10;AADaAAAADwAAAGRycy9kb3ducmV2LnhtbESPQYvCMBSE7wv+h/AWvK3J6irSNYoogniziudH87Yp&#10;Ni+1iVr/vVkQPA4z8w0zW3SuFjdqQ+VZw/dAgSAuvKm41HA8bL6mIEJENlh7Jg0PCrCY9z5mmBl/&#10;5z3d8liKBOGQoQYbY5NJGQpLDsPAN8TJ+/Otw5hkW0rT4j3BXS2HSk2kw4rTgsWGVpaKc351GtyG&#10;aadOyl5iOVYnztV6tDtr3f/slr8gInXxHX61t0bDD/xfSTdA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kltlvwAAANoAAAAPAAAAAAAAAAAAAAAAAJgCAABkcnMvZG93bnJl&#10;di54bWxQSwUGAAAAAAQABAD1AAAAhAMAAAAA&#10;" fillcolor="#0070c0" stroked="f" strokeweight="2pt">
                  <v:textbox>
                    <w:txbxContent>
                      <w:p w14:paraId="65F4054E"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 financial services beyond credit, compulsory savings and/or compulsory insurance</w:t>
                        </w:r>
                      </w:p>
                    </w:txbxContent>
                  </v:textbox>
                </v:rect>
                <v:rect id="Rectangle 52" o:spid="_x0000_s1055" style="position:absolute;left:14517;top:29062;width:3430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d8IMQA&#10;AADbAAAADwAAAGRycy9kb3ducmV2LnhtbESPzWrDMBCE74W8g9hAb40cQ9vgRAmJodBToWkgyW2x&#10;NraJtDKW/FM/fVUo9DjMzDfMZjdaI3pqfe1YwXKRgCAunK65VHD6entagfABWaNxTAq+ycNuO3vY&#10;YKbdwJ/UH0MpIoR9hgqqEJpMSl9UZNEvXEMcvZtrLYYo21LqFocIt0amSfIiLdYcFypsKK+ouB87&#10;q4CvaR9eJ3Pppo/VPtXGHc65U+pxPu7XIAKN4T/8137XCp5T+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XfCDEAAAA2wAAAA8AAAAAAAAAAAAAAAAAmAIAAGRycy9k&#10;b3ducmV2LnhtbFBLBQYAAAAABAAEAPUAAACJAwAAAAA=&#10;" fillcolor="#a5a5a5 [2092]" stroked="f" strokeweight="2pt">
                  <v:textbox>
                    <w:txbxContent>
                      <w:p w14:paraId="11C594AE"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 the introduction of services tailored to the ‘poor’, ‘very poor’ and ‘low income’</w:t>
                        </w:r>
                      </w:p>
                    </w:txbxContent>
                  </v:textbox>
                </v:rect>
                <v:rect id="Rectangle 53" o:spid="_x0000_s1056" style="position:absolute;left:14517;top:33942;width:343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vZu8MA&#10;AADbAAAADwAAAGRycy9kb3ducmV2LnhtbESPQWvCQBSE70L/w/IK3ppNI1aJrmKFgidBW1Bvj+wz&#10;Cd19G7JrjP56t1DwOMzMN8x82VsjOmp97VjBe5KCIC6crrlU8PP99TYF4QOyRuOYFNzIw3LxMphj&#10;rt2Vd9TtQykihH2OCqoQmlxKX1Rk0SeuIY7e2bUWQ5RtKXWL1wi3RmZp+iEt1hwXKmxoXVHxu79Y&#10;BXzKujC5m+Plvp2uMm3c52HtlBq+9qsZiEB9eIb/2xutYDyC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vZu8MAAADbAAAADwAAAAAAAAAAAAAAAACYAgAAZHJzL2Rv&#10;d25yZXYueG1sUEsFBgAAAAAEAAQA9QAAAIgDAAAAAA==&#10;" fillcolor="#a5a5a5 [2092]" stroked="f" strokeweight="2pt">
                  <v:textbox>
                    <w:txbxContent>
                      <w:p w14:paraId="7F93B52E"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v:textbox>
                </v:rect>
                <v:rect id="Rectangle 54" o:spid="_x0000_s1057" style="position:absolute;left:14517;top:42375;width:34335;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JBz8MA&#10;AADbAAAADwAAAGRycy9kb3ducmV2LnhtbESPQWvCQBSE70L/w/IK3ppNg1aJrmKFgidBW1Bvj+wz&#10;Cd19G7JrjP56t1DwOMzMN8x82VsjOmp97VjBe5KCIC6crrlU8PP99TYF4QOyRuOYFNzIw3LxMphj&#10;rt2Vd9TtQykihH2OCqoQmlxKX1Rk0SeuIY7e2bUWQ5RtKXWL1wi3RmZp+iEt1hwXKmxoXVHxu79Y&#10;BXzKujC5m+Plvp2uMm3c52HtlBq+9qsZiEB9eIb/2xutYDyC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JBz8MAAADbAAAADwAAAAAAAAAAAAAAAACYAgAAZHJzL2Rv&#10;d25yZXYueG1sUEsFBgAAAAAEAAQA9QAAAIgDAAAAAA==&#10;" fillcolor="#a5a5a5 [2092]" stroked="f" strokeweight="2pt">
                  <v:textbox>
                    <w:txbxContent>
                      <w:p w14:paraId="1BD7AC9A"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v:textbox>
                </v:rect>
                <v:shape id="Straight Arrow Connector 55" o:spid="_x0000_s1058" type="#_x0000_t32" style="position:absolute;left:31684;top:41375;width:1;height:100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d5CsYAAADbAAAADwAAAGRycy9kb3ducmV2LnhtbESPQWsCMRSE70L/Q3gFL1KzFixla5RS&#10;qJXSy2oreHts3m4WNy9LEtetv94UCh6HmfmGWawG24qefGgcK5hNMxDEpdMN1wq+d+8PzyBCRNbY&#10;OiYFvxRgtbwbLTDX7swF9dtYiwThkKMCE2OXSxlKQxbD1HXEyauctxiT9LXUHs8Jblv5mGVP0mLD&#10;acFgR2+GyuP2ZBVczPHwsfvsq9m6+vkq2sm+8LVVanw/vL6AiDTEW/i/vdEK5nP4+5J+gFx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XHeQrGAAAA2wAAAA8AAAAAAAAA&#10;AAAAAAAAoQIAAGRycy9kb3ducmV2LnhtbFBLBQYAAAAABAAEAPkAAACUAwAAAAA=&#10;" strokecolor="#4579b8 [3044]">
                  <v:stroke endarrow="block" endarrowlength="short"/>
                </v:shape>
                <v:rect id="Rectangle 56" o:spid="_x0000_s1059" style="position:absolute;left:14517;top:47232;width:3434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b5dsEA&#10;AADbAAAADwAAAGRycy9kb3ducmV2LnhtbESPQWvCQBSE7wX/w/KE3uquLRGJWUVahJJbU8n5kX1m&#10;g9m3MbvV9N+7QqHHYWa+YYrd5HpxpTF0njUsFwoEceNNx62G4/fhZQ0iRGSDvWfS8EsBdtvZU4G5&#10;8Tf+omsVW5EgHHLUYGMccilDY8lhWPiBOHknPzqMSY6tNCPeEtz18lWplXTYcVqwONC7peZc/TgN&#10;7sBUqlrZS2wzVXOlPt7Ks9bP82m/ARFpiv/hv/an0ZCt4PEl/QC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m+XbBAAAA2wAAAA8AAAAAAAAAAAAAAAAAmAIAAGRycy9kb3du&#10;cmV2LnhtbFBLBQYAAAAABAAEAPUAAACGAwAAAAA=&#10;" fillcolor="#0070c0" stroked="f" strokeweight="2pt">
                  <v:textbox>
                    <w:txbxContent>
                      <w:p w14:paraId="7B972BE4"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v:textbox>
                </v:rect>
                <v:rect id="Rectangle 57" o:spid="_x0000_s1060" style="position:absolute;left:14517;top:52176;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c7cAA&#10;AADbAAAADwAAAGRycy9kb3ducmV2LnhtbESPQYvCMBSE7wv+h/AEb2ui4irVKKIIi7et4vnRPJti&#10;81KbqN1/b4SFPQ4z8w2zXHeuFg9qQ+VZw2ioQBAX3lRcajgd959zECEiG6w9k4ZfCrBe9T6WmBn/&#10;5B965LEUCcIhQw02xiaTMhSWHIahb4iTd/Gtw5hkW0rT4jPBXS3HSn1JhxWnBYsNbS0V1/zuNLg9&#10;00Gdlb3FcqrOnKvd5HDVetDvNgsQkbr4H/5rfxsN0x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pc7cAAAADbAAAADwAAAAAAAAAAAAAAAACYAgAAZHJzL2Rvd25y&#10;ZXYueG1sUEsFBgAAAAAEAAQA9QAAAIUDAAAAAA==&#10;" fillcolor="#0070c0" stroked="f" strokeweight="2pt">
                  <v:textbox>
                    <w:txbxContent>
                      <w:p w14:paraId="0C7751C4"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v:textbox>
                </v:rect>
                <v:rect id="Rectangle 58" o:spid="_x0000_s1061" style="position:absolute;left:14517;top:55665;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XIn74A&#10;AADbAAAADwAAAGRycy9kb3ducmV2LnhtbERPz2vCMBS+D/wfwhO8rYkbitRGkQ1heFuVnh/Nsylt&#10;XmqTaf3vl8Ngx4/vd7GfXC/uNIbWs4ZlpkAQ19603Gi4nI+vGxAhIhvsPZOGJwXY72YvBebGP/ib&#10;7mVsRArhkKMGG+OQSxlqSw5D5gfixF396DAmODbSjPhI4a6Xb0qtpcOWU4PFgT4s1V354zS4I9NJ&#10;VcreYrNSFZfq8/3Uab2YT4ctiEhT/Bf/ub+MhlUam76kHyB3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i1yJ++AAAA2wAAAA8AAAAAAAAAAAAAAAAAmAIAAGRycy9kb3ducmV2&#10;LnhtbFBLBQYAAAAABAAEAPUAAACDAwAAAAA=&#10;" fillcolor="#0070c0" stroked="f" strokeweight="2pt">
                  <v:textbox>
                    <w:txbxContent>
                      <w:p w14:paraId="1C84125A"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v:textbox>
                </v:rect>
                <v:rect id="Rectangle 59" o:spid="_x0000_s1062" style="position:absolute;left:14435;top:59059;width:3434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tBMAA&#10;AADbAAAADwAAAGRycy9kb3ducmV2LnhtbESPQYvCMBSE7wv+h/AEb2ui4qLVKKIIi7et4vnRPJti&#10;81KbqN1/b4SFPQ4z8w2zXHeuFg9qQ+VZw2ioQBAX3lRcajgd958zECEiG6w9k4ZfCrBe9T6WmBn/&#10;5B965LEUCcIhQw02xiaTMhSWHIahb4iTd/Gtw5hkW0rT4jPBXS3HSn1JhxWnBYsNbS0V1/zuNLg9&#10;00Gdlb3FcqrOnKvd5HDVetDvNgsQkbr4H/5rfxsN0z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ltBMAAAADbAAAADwAAAAAAAAAAAAAAAACYAgAAZHJzL2Rvd25y&#10;ZXYueG1sUEsFBgAAAAAEAAQA9QAAAIUDAAAAAA==&#10;" fillcolor="#0070c0" stroked="f" strokeweight="2pt">
                  <v:textbox>
                    <w:txbxContent>
                      <w:p w14:paraId="14663BE2"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v:textbox>
                </v:rect>
                <v:rect id="Rectangle 60" o:spid="_x0000_s1063" style="position:absolute;left:14378;top:62496;width:3434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8OJL0A&#10;AADbAAAADwAAAGRycy9kb3ducmV2LnhtbERPTYvCMBC9C/6HMAt702RXFKmmZVEE8WYVz0Mz2xSb&#10;SW2y2v335iB4fLzvdTG4VtypD41nDV9TBYK48qbhWsP5tJssQYSIbLD1TBr+KUCRj0drzIx/8JHu&#10;ZaxFCuGQoQYbY5dJGSpLDsPUd8SJ+/W9w5hgX0vT4yOFu1Z+K7WQDhtODRY72liqruWf0+B2TAd1&#10;UfYW67m6cKm2s8NV68+P4WcFItIQ3+KXe280LNL69CX9AJk/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2K8OJL0AAADbAAAADwAAAAAAAAAAAAAAAACYAgAAZHJzL2Rvd25yZXYu&#10;eG1sUEsFBgAAAAAEAAQA9QAAAIIDAAAAAA==&#10;" fillcolor="#0070c0" stroked="f" strokeweight="2pt">
                  <v:textbox>
                    <w:txbxContent>
                      <w:p w14:paraId="11CAF476"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v:textbox>
                </v:rect>
                <v:rect id="Rectangle 61" o:spid="_x0000_s1064" style="position:absolute;left:14378;top:65925;width:3434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rv8EA&#10;AADbAAAADwAAAGRycy9kb3ducmV2LnhtbESPQWvCQBSE7wX/w/KE3upuLBWJWYMoQvHWVHJ+ZJ/Z&#10;YPZtzG41/ffdQqHHYWa+YYpycr240xg6zxqyhQJB3HjTcavh/Hl8WYMIEdlg75k0fFOAcjt7KjA3&#10;/sEfdK9iKxKEQ44abIxDLmVoLDkMCz8QJ+/iR4cxybGVZsRHgrteLpVaSYcdpwWLA+0tNdfqy2lw&#10;R6aTqpW9xfZN1Vypw+vpqvXzfNptQESa4n/4r/1uNKwy+P2SfoD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jq7/BAAAA2wAAAA8AAAAAAAAAAAAAAAAAmAIAAGRycy9kb3du&#10;cmV2LnhtbFBLBQYAAAAABAAEAPUAAACGAwAAAAA=&#10;" fillcolor="#0070c0" stroked="f" strokeweight="2pt">
                  <v:textbox>
                    <w:txbxContent>
                      <w:p w14:paraId="6957C8C2"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v:textbox>
                </v:rect>
                <v:rect id="Rectangle 62" o:spid="_x0000_s1065" style="position:absolute;left:14378;top:69389;width:3434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E1yMEA&#10;AADbAAAADwAAAGRycy9kb3ducmV2LnhtbESPQWvCQBSE7wX/w/KE3uqulorErCItQsmtqeT8yD6z&#10;wezbmN2a+O/dQqHHYWa+YfL95DpxoyG0njUsFwoEce1Ny42G0/fxZQMiRGSDnWfScKcA+93sKcfM&#10;+JG/6FbGRiQIhww12Bj7TMpQW3IYFr4nTt7ZDw5jkkMjzYBjgrtOrpRaS4ctpwWLPb1bqi/lj9Pg&#10;jkyFqpS9xuZNVVyqj9fiovXzfDpsQUSa4n/4r/1pNKxX8Psl/QC5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xNcjBAAAA2wAAAA8AAAAAAAAAAAAAAAAAmAIAAGRycy9kb3du&#10;cmV2LnhtbFBLBQYAAAAABAAEAPUAAACGAwAAAAA=&#10;" fillcolor="#0070c0" stroked="f" strokeweight="2pt">
                  <v:textbox>
                    <w:txbxContent>
                      <w:p w14:paraId="7FAB2CC8"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v:textbox>
                </v:rect>
                <v:rect id="Rectangle 63" o:spid="_x0000_s1066" style="position:absolute;left:14432;top:74238;width:3434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2QU8EA&#10;AADbAAAADwAAAGRycy9kb3ducmV2LnhtbESPQWvCQBSE70L/w/IKvelulUpJswZRAsVbU8n5kX1m&#10;g9m3aXbV+O/dQqHHYWa+YfJicr240hg6zxpeFwoEceNNx62G43c5fwcRIrLB3jNpuFOAYvM0yzEz&#10;/sZfdK1iKxKEQ4YabIxDJmVoLDkMCz8QJ+/kR4cxybGVZsRbgrteLpVaS4cdpwWLA+0sNefq4jS4&#10;kumgamV/Yvumaq7UfnU4a/3yPG0/QESa4n/4r/1pNKxX8Psl/QC5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9kFPBAAAA2wAAAA8AAAAAAAAAAAAAAAAAmAIAAGRycy9kb3du&#10;cmV2LnhtbFBLBQYAAAAABAAEAPUAAACGAwAAAAA=&#10;" fillcolor="#0070c0" stroked="f" strokeweight="2pt">
                  <v:textbox>
                    <w:txbxContent>
                      <w:p w14:paraId="0908F915"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v:textbox>
                </v:rect>
                <v:shapetype id="_x0000_t202" coordsize="21600,21600" o:spt="202" path="m,l,21600r21600,l21600,xe">
                  <v:stroke joinstyle="miter"/>
                  <v:path gradientshapeok="t" o:connecttype="rect"/>
                </v:shapetype>
                <v:shape id="TextBox 146" o:spid="_x0000_s1067" type="#_x0000_t202" style="position:absolute;left:593;top:17129;width:12219;height:105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0J+cQA&#10;AADcAAAADwAAAGRycy9kb3ducmV2LnhtbESP3WoCMRSE7wXfIRyhdzWrVZHVKKWl+AMWqj7AcXPc&#10;LG5Olk1017c3QsHLYWa+YebL1pbiRrUvHCsY9BMQxJnTBecKjoef9ykIH5A1lo5JwZ08LBfdzhxT&#10;7Rr+o9s+5CJC2KeowIRQpVL6zJBF33cVcfTOrrYYoqxzqWtsItyWcpgkE2mx4LhgsKIvQ9llf7UK&#10;fOCVOZ0/fk+NHpVbv7nsvg+JUm+99nMGIlAbXuH/9lorGI4n8DwTj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dCfnEAAAA3AAAAA8AAAAAAAAAAAAAAAAAmAIAAGRycy9k&#10;b3ducmV2LnhtbFBLBQYAAAAABAAEAPUAAACJAwAAAAA=&#10;" filled="f" stroked="f" strokeweight="2pt">
                  <v:textbox>
                    <w:txbxContent>
                      <w:p w14:paraId="2AB73D03"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TextBox 146" o:spid="_x0000_s1068" type="#_x0000_t202" style="position:absolute;left:438;top:39502;width:12219;height:91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GsYsUA&#10;AADcAAAADwAAAGRycy9kb3ducmV2LnhtbESP3WrCQBSE7wu+w3KE3tWN1j/SrCItxSpYqPYBjtmT&#10;bDB7NmS3Jn17Vyj0cpiZb5hs3dtaXKn1lWMF41ECgjh3uuJSwffp/WkJwgdkjbVjUvBLHtarwUOG&#10;qXYdf9H1GEoRIexTVGBCaFIpfW7Ioh+5hjh6hWsthijbUuoWuwi3tZwkyVxarDguGGzo1VB+Of5Y&#10;BT7w1pyL589zp6f13u8uh7dTotTjsN+8gAjUh//wX/tDK5jMF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0axixQAAANwAAAAPAAAAAAAAAAAAAAAAAJgCAABkcnMv&#10;ZG93bnJldi54bWxQSwUGAAAAAAQABAD1AAAAigMAAAAA&#10;" filled="f" stroked="f" strokeweight="2pt">
                  <v:textbox>
                    <w:txbxContent>
                      <w:p w14:paraId="05C221CE"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Right Brace 258" o:spid="_x0000_s1069" type="#_x0000_t88" style="position:absolute;left:11914;top:17167;width:1795;height:1091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sasMIA&#10;AADcAAAADwAAAGRycy9kb3ducmV2LnhtbERPS2vCQBC+C/6HZYTe6qapEUldRUqLIkXwAXocstMk&#10;NDsbsltN/33nIHj8+N7zZe8adaUu1J4NvIwTUMSFtzWXBk7Hz+cZqBCRLTaeycAfBVguhoM55tbf&#10;eE/XQyyVhHDI0UAVY5trHYqKHIaxb4mF+/adwyiwK7Xt8CbhrtFpkky1w5qlocKW3isqfg6/Tkqy&#10;c7YpLl/bVdq+0mS3PjeTj7UxT6N+9QYqUh8f4rt7Yw2kmayVM3IE9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axqwwgAAANwAAAAPAAAAAAAAAAAAAAAAAJgCAABkcnMvZG93&#10;bnJldi54bWxQSwUGAAAAAAQABAD1AAAAhwMAAAAA&#10;" adj="296" strokecolor="#4579b8 [3044]"/>
                <v:shape id="Right Brace 260" o:spid="_x0000_s1070" type="#_x0000_t88" style="position:absolute;left:12172;top:37415;width:1796;height:1377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5zcIA&#10;AADcAAAADwAAAGRycy9kb3ducmV2LnhtbERPXWvCMBR9H/gfwhV8m6kyinRGEcfcGENoFfZ619w1&#10;xeamJlG7f788DHw8nO/lerCduJIPrWMFs2kGgrh2uuVGwfHw+rgAESKyxs4xKfilAOvV6GGJhXY3&#10;LulaxUakEA4FKjAx9oWUoTZkMUxdT5y4H+ctxgR9I7XHWwq3nZxnWS4ttpwaDPa0NVSfqotV0L58&#10;Zf7jrf/c12W++z7HMn9Co9RkPGyeQUQa4l38737XCuZ5mp/OpCM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f7nNwgAAANwAAAAPAAAAAAAAAAAAAAAAAJgCAABkcnMvZG93&#10;bnJldi54bWxQSwUGAAAAAAQABAD1AAAAhwMAAAAA&#10;" adj="235" strokecolor="#4579b8 [3044]"/>
                <v:shape id="TextBox 146" o:spid="_x0000_s1071" type="#_x0000_t202" style="position:absolute;left:593;top:50347;width:12219;height:7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hbMMMA&#10;AADcAAAADwAAAGRycy9kb3ducmV2LnhtbESP3YrCMBSE74V9h3AE7zT1B1m6RpEVWRUUVvcBjs2x&#10;KTYnpcna+vZGELwcZuYbZrZobSluVPvCsYLhIAFBnDldcK7g77Tuf4LwAVlj6ZgU3MnDYv7RmWGq&#10;XcO/dDuGXEQI+xQVmBCqVEqfGbLoB64ijt7F1RZDlHUudY1NhNtSjpJkKi0WHBcMVvRtKLse/60C&#10;H/jHnC/jw7nRk3Lnt9f96pQo1eu2yy8QgdrwDr/aG61gNB3C80w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hbMMMAAADcAAAADwAAAAAAAAAAAAAAAACYAgAAZHJzL2Rv&#10;d25yZXYueG1sUEsFBgAAAAAEAAQA9QAAAIgDAAAAAA==&#10;" filled="f" stroked="f" strokeweight="2pt">
                  <v:textbox>
                    <w:txbxContent>
                      <w:p w14:paraId="4ABB0304"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v:textbox>
                </v:shape>
                <v:shape id="Right Brace 262" o:spid="_x0000_s1072" type="#_x0000_t88" style="position:absolute;left:12157;top:59113;width:1796;height:252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p+R8IA&#10;AADcAAAADwAAAGRycy9kb3ducmV2LnhtbESPQYvCMBSE74L/ITxhb5pad4tUo4gorDe3Lp6fzbMt&#10;Ni+1idr990YQ9jjMzDfMfNmZWtypdZVlBeNRBII4t7riQsHvYTucgnAeWWNtmRT8kYPlot+bY6rt&#10;g3/onvlCBAi7FBWU3jeplC4vyaAb2YY4eGfbGvRBtoXULT4C3NQyjqJEGqw4LJTY0Lqk/JLdjIL9&#10;5/FrNRmfzU7Hl8PulODGXVGpj0G3moHw1Pn/8Lv9rRXESQyvM+EI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yn5HwgAAANwAAAAPAAAAAAAAAAAAAAAAAJgCAABkcnMvZG93&#10;bnJldi54bWxQSwUGAAAAAAQABAD1AAAAhwMAAAAA&#10;" adj="1283" strokecolor="#4579b8 [3044]"/>
                <v:shape id="TextBox 146" o:spid="_x0000_s1073" type="#_x0000_t202" style="position:absolute;left:593;top:57345;width:12219;height:8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Zg3MUA&#10;AADcAAAADwAAAGRycy9kb3ducmV2LnhtbESP22rDMBBE3wv5B7GBvjVynBKCE9mEhNILNJDLB2ys&#10;jWVsrYylxu7fV4VCH4eZOcNsitG24k69rx0rmM8SEMSl0zVXCi7nl6cVCB+QNbaOScE3eSjyycMG&#10;M+0GPtL9FCoRIewzVGBC6DIpfWnIop+5jjh6N9dbDFH2ldQ9DhFuW5kmyVJarDkuGOxoZ6hsTl9W&#10;gQ/8aq63xeE66Of2w783n/tzotTjdNyuQQQaw3/4r/2mFaTLBfyeiUd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hmDcxQAAANwAAAAPAAAAAAAAAAAAAAAAAJgCAABkcnMv&#10;ZG93bnJldi54bWxQSwUGAAAAAAQABAD1AAAAigMAAAAA&#10;" filled="f" stroked="f" strokeweight="2pt">
                  <v:textbox>
                    <w:txbxContent>
                      <w:p w14:paraId="667D7E5F"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shape id="TextBox 146" o:spid="_x0000_s1074" type="#_x0000_t202" style="position:absolute;left:14455;top:78192;width:34264;height:39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4qMMA&#10;AADcAAAADwAAAGRycy9kb3ducmV2LnhtbESP0YrCMBRE3wX/IVzBN011RZZqFNllWRUUVv2Aa3Nt&#10;is1NabK2/r0RBB+HmTnDzJetLcWNal84VjAaJiCIM6cLzhWcjj+DTxA+IGssHZOCO3lYLrqdOaba&#10;NfxHt0PIRYSwT1GBCaFKpfSZIYt+6Cri6F1cbTFEWedS19hEuC3lOEmm0mLBccFgRV+Gsuvh3yrw&#10;gX/N+fKxPzd6Um795rr7PiZK9XvtagYiUBve4Vd7rRWMpxN4no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4qMMAAADcAAAADwAAAAAAAAAAAAAAAACYAgAAZHJzL2Rv&#10;d25yZXYueG1sUEsFBgAAAAAEAAQA9QAAAIgDAAAAAA==&#10;" filled="f" stroked="f" strokeweight="2pt">
                  <v:textbox>
                    <w:txbxContent>
                      <w:p w14:paraId="2C74674E" w14:textId="77777777" w:rsidR="00E25F57" w:rsidRDefault="00E25F57" w:rsidP="00F123F9">
                        <w:pPr>
                          <w:pStyle w:val="NormalWeb"/>
                          <w:spacing w:before="0" w:beforeAutospacing="0" w:after="0" w:afterAutospacing="0"/>
                          <w:jc w:val="center"/>
                        </w:pPr>
                        <w:r>
                          <w:rPr>
                            <w:rFonts w:ascii="Arial" w:eastAsia="Times New Roman" w:hAnsi="Arial" w:cs="Arial"/>
                            <w:color w:val="0070C0"/>
                            <w:kern w:val="24"/>
                          </w:rPr>
                          <w:t>Indicators 21 – 34 continue on the next page</w:t>
                        </w:r>
                      </w:p>
                    </w:txbxContent>
                  </v:textbox>
                </v:shape>
              </v:group>
            </w:pict>
          </mc:Fallback>
        </mc:AlternateContent>
      </w:r>
    </w:p>
    <w:p w14:paraId="7B6801E8" w14:textId="77777777" w:rsidR="00F123F9" w:rsidRDefault="00F123F9" w:rsidP="00F123F9"/>
    <w:p w14:paraId="56CA3CAA" w14:textId="77777777" w:rsidR="00F123F9" w:rsidRDefault="00F123F9" w:rsidP="00F123F9">
      <w:r>
        <w:br w:type="page"/>
      </w:r>
    </w:p>
    <w:p w14:paraId="3A6B138F" w14:textId="77777777" w:rsidR="00F123F9" w:rsidRDefault="00F123F9" w:rsidP="00F123F9">
      <w:r w:rsidRPr="00C51040">
        <w:rPr>
          <w:noProof/>
          <w:lang w:eastAsia="en-GB"/>
        </w:rPr>
        <w:lastRenderedPageBreak/>
        <mc:AlternateContent>
          <mc:Choice Requires="wpg">
            <w:drawing>
              <wp:anchor distT="0" distB="0" distL="114300" distR="114300" simplePos="0" relativeHeight="251658240" behindDoc="0" locked="0" layoutInCell="1" allowOverlap="1" wp14:anchorId="7DFF25AD" wp14:editId="40554FAA">
                <wp:simplePos x="0" y="0"/>
                <wp:positionH relativeFrom="column">
                  <wp:posOffset>0</wp:posOffset>
                </wp:positionH>
                <wp:positionV relativeFrom="paragraph">
                  <wp:posOffset>0</wp:posOffset>
                </wp:positionV>
                <wp:extent cx="4881835" cy="7289439"/>
                <wp:effectExtent l="0" t="0" r="0" b="6985"/>
                <wp:wrapNone/>
                <wp:docPr id="316" name="Group 3"/>
                <wp:cNvGraphicFramePr/>
                <a:graphic xmlns:a="http://schemas.openxmlformats.org/drawingml/2006/main">
                  <a:graphicData uri="http://schemas.microsoft.com/office/word/2010/wordprocessingGroup">
                    <wpg:wgp>
                      <wpg:cNvGrpSpPr/>
                      <wpg:grpSpPr>
                        <a:xfrm>
                          <a:off x="0" y="0"/>
                          <a:ext cx="4881835" cy="7289439"/>
                          <a:chOff x="0" y="0"/>
                          <a:chExt cx="4881835" cy="7289439"/>
                        </a:xfrm>
                      </wpg:grpSpPr>
                      <wpg:grpSp>
                        <wpg:cNvPr id="317" name="Group 317"/>
                        <wpg:cNvGrpSpPr/>
                        <wpg:grpSpPr>
                          <a:xfrm>
                            <a:off x="253918" y="0"/>
                            <a:ext cx="4627917" cy="7289439"/>
                            <a:chOff x="253918" y="0"/>
                            <a:chExt cx="4627917" cy="7289439"/>
                          </a:xfrm>
                        </wpg:grpSpPr>
                        <wpg:grpSp>
                          <wpg:cNvPr id="318" name="Group 318"/>
                          <wpg:cNvGrpSpPr/>
                          <wpg:grpSpPr>
                            <a:xfrm>
                              <a:off x="253918" y="372900"/>
                              <a:ext cx="4627917" cy="6583110"/>
                              <a:chOff x="253918" y="372900"/>
                              <a:chExt cx="4627917" cy="6583110"/>
                            </a:xfrm>
                          </wpg:grpSpPr>
                          <wps:wsp>
                            <wps:cNvPr id="319" name="Rectangle 319"/>
                            <wps:cNvSpPr/>
                            <wps:spPr>
                              <a:xfrm>
                                <a:off x="1443787" y="372900"/>
                                <a:ext cx="343711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DC418F"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wps:txbx>
                            <wps:bodyPr wrap="square" rtlCol="0" anchor="ctr"/>
                          </wps:wsp>
                          <wps:wsp>
                            <wps:cNvPr id="320" name="Rectangle 320"/>
                            <wps:cNvSpPr/>
                            <wps:spPr>
                              <a:xfrm>
                                <a:off x="1443787" y="86700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58D463"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where board seats are held</w:t>
                                  </w:r>
                                </w:p>
                              </w:txbxContent>
                            </wps:txbx>
                            <wps:bodyPr wrap="square" rtlCol="0" anchor="ctr"/>
                          </wps:wsp>
                          <wps:wsp>
                            <wps:cNvPr id="321" name="Rectangle 321"/>
                            <wps:cNvSpPr/>
                            <wps:spPr>
                              <a:xfrm>
                                <a:off x="1443787" y="1364197"/>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198F87"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wps:txbx>
                            <wps:bodyPr wrap="square" rtlCol="0" anchor="ctr"/>
                          </wps:wsp>
                          <wps:wsp>
                            <wps:cNvPr id="322" name="Rectangle 322"/>
                            <wps:cNvSpPr/>
                            <wps:spPr>
                              <a:xfrm>
                                <a:off x="1443787" y="1862750"/>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4932EA"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wps:txbx>
                            <wps:bodyPr wrap="square" rtlCol="0" anchor="ctr"/>
                          </wps:wsp>
                          <wps:wsp>
                            <wps:cNvPr id="323" name="Rectangle 323"/>
                            <wps:cNvSpPr/>
                            <wps:spPr>
                              <a:xfrm>
                                <a:off x="1444072" y="2209116"/>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D83241"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wps:txbx>
                            <wps:bodyPr wrap="square" rtlCol="0" anchor="ctr"/>
                          </wps:wsp>
                          <wps:wsp>
                            <wps:cNvPr id="324" name="Rectangle 324"/>
                            <wps:cNvSpPr/>
                            <wps:spPr>
                              <a:xfrm>
                                <a:off x="1443787" y="269632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9410A9"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wps:txbx>
                            <wps:bodyPr wrap="square" rtlCol="0" anchor="ctr"/>
                          </wps:wsp>
                          <wps:wsp>
                            <wps:cNvPr id="325" name="Rectangle 325"/>
                            <wps:cNvSpPr/>
                            <wps:spPr>
                              <a:xfrm>
                                <a:off x="1444152" y="318325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6A3691"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wps:txbx>
                            <wps:bodyPr wrap="square" rtlCol="0" anchor="ctr"/>
                          </wps:wsp>
                          <wps:wsp>
                            <wps:cNvPr id="326" name="Rectangle 326"/>
                            <wps:cNvSpPr/>
                            <wps:spPr>
                              <a:xfrm>
                                <a:off x="1434140" y="3680452"/>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331818"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 making and portfolio management</w:t>
                                  </w:r>
                                </w:p>
                              </w:txbxContent>
                            </wps:txbx>
                            <wps:bodyPr wrap="square" rtlCol="0" anchor="ctr"/>
                          </wps:wsp>
                          <wps:wsp>
                            <wps:cNvPr id="327" name="Rectangle 327"/>
                            <wps:cNvSpPr/>
                            <wps:spPr>
                              <a:xfrm>
                                <a:off x="1434140" y="4176818"/>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174B9F"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wps:txbx>
                            <wps:bodyPr wrap="square" rtlCol="0" anchor="ctr"/>
                          </wps:wsp>
                          <wps:wsp>
                            <wps:cNvPr id="328" name="Rectangle 328"/>
                            <wps:cNvSpPr/>
                            <wps:spPr>
                              <a:xfrm>
                                <a:off x="1443787" y="4678433"/>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41FC9B"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wps:txbx>
                            <wps:bodyPr wrap="square" rtlCol="0" anchor="ctr"/>
                          </wps:wsp>
                          <wps:wsp>
                            <wps:cNvPr id="329" name="Rectangle 329"/>
                            <wps:cNvSpPr/>
                            <wps:spPr>
                              <a:xfrm>
                                <a:off x="1444721" y="5174799"/>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E7BE23"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wps:txbx>
                            <wps:bodyPr wrap="square" rtlCol="0" anchor="ctr"/>
                          </wps:wsp>
                          <wps:wsp>
                            <wps:cNvPr id="330" name="Rectangle 330"/>
                            <wps:cNvSpPr/>
                            <wps:spPr>
                              <a:xfrm>
                                <a:off x="1443787" y="5529146"/>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D34427"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wps:txbx>
                            <wps:bodyPr wrap="square" rtlCol="0" anchor="ctr"/>
                          </wps:wsp>
                          <wps:wsp>
                            <wps:cNvPr id="331" name="Rectangle 331"/>
                            <wps:cNvSpPr/>
                            <wps:spPr>
                              <a:xfrm>
                                <a:off x="1443787" y="6008995"/>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440ECE"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wps:txbx>
                            <wps:bodyPr wrap="square" rtlCol="0" anchor="ctr"/>
                          </wps:wsp>
                          <wps:wsp>
                            <wps:cNvPr id="332" name="Rectangle 332"/>
                            <wps:cNvSpPr/>
                            <wps:spPr>
                              <a:xfrm>
                                <a:off x="1443787" y="656001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A37522"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which contribute to the development of industry benchmarks</w:t>
                                  </w:r>
                                </w:p>
                              </w:txbxContent>
                            </wps:txbx>
                            <wps:bodyPr wrap="square" rtlCol="0" anchor="ctr"/>
                          </wps:wsp>
                          <wps:wsp>
                            <wps:cNvPr id="333" name="Straight Arrow Connector 333"/>
                            <wps:cNvCnPr/>
                            <wps:spPr>
                              <a:xfrm flipH="1">
                                <a:off x="3162344" y="768900"/>
                                <a:ext cx="1" cy="9810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4" name="Straight Arrow Connector 334"/>
                            <wps:cNvCnPr/>
                            <wps:spPr>
                              <a:xfrm flipH="1">
                                <a:off x="3162344" y="1760197"/>
                                <a:ext cx="285" cy="1025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5" name="Straight Arrow Connector 335"/>
                            <wps:cNvCnPr/>
                            <wps:spPr>
                              <a:xfrm>
                                <a:off x="3162344" y="1263000"/>
                                <a:ext cx="285"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6" name="Straight Arrow Connector 336"/>
                            <wps:cNvCnPr/>
                            <wps:spPr>
                              <a:xfrm>
                                <a:off x="3162344" y="2114750"/>
                                <a:ext cx="285" cy="94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7" name="Straight Arrow Connector 337"/>
                            <wps:cNvCnPr/>
                            <wps:spPr>
                              <a:xfrm>
                                <a:off x="3162629" y="2605116"/>
                                <a:ext cx="0" cy="9120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8" name="Straight Arrow Connector 338"/>
                            <wps:cNvCnPr/>
                            <wps:spPr>
                              <a:xfrm>
                                <a:off x="3162629" y="3092325"/>
                                <a:ext cx="365" cy="909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9" name="Straight Arrow Connector 339"/>
                            <wps:cNvCnPr/>
                            <wps:spPr>
                              <a:xfrm flipH="1">
                                <a:off x="3152982" y="3579255"/>
                                <a:ext cx="10012"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0" name="Straight Arrow Connector 340"/>
                            <wps:cNvCnPr/>
                            <wps:spPr>
                              <a:xfrm flipH="1">
                                <a:off x="3152697" y="4076452"/>
                                <a:ext cx="285"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1" name="Straight Arrow Connector 341"/>
                            <wps:cNvCnPr/>
                            <wps:spPr>
                              <a:xfrm>
                                <a:off x="3152697" y="4572818"/>
                                <a:ext cx="9647" cy="1056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2" name="Straight Arrow Connector 342"/>
                            <wps:cNvCnPr/>
                            <wps:spPr>
                              <a:xfrm>
                                <a:off x="3162344" y="5074433"/>
                                <a:ext cx="934"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3" name="Straight Arrow Connector 343"/>
                            <wps:cNvCnPr/>
                            <wps:spPr>
                              <a:xfrm flipH="1">
                                <a:off x="3162629" y="5426799"/>
                                <a:ext cx="649" cy="10234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4" name="Straight Arrow Connector 344"/>
                            <wps:cNvCnPr/>
                            <wps:spPr>
                              <a:xfrm flipH="1">
                                <a:off x="3162344" y="5925146"/>
                                <a:ext cx="285" cy="8384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5" name="Straight Arrow Connector 345"/>
                            <wps:cNvCnPr/>
                            <wps:spPr>
                              <a:xfrm>
                                <a:off x="3162344" y="6404995"/>
                                <a:ext cx="0" cy="1550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6" name="TextBox 146"/>
                            <wps:cNvSpPr txBox="1"/>
                            <wps:spPr>
                              <a:xfrm>
                                <a:off x="253918" y="4076452"/>
                                <a:ext cx="925017" cy="8954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79B1B60"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wps:txbx>
                            <wps:bodyPr wrap="square" rtlCol="0" anchor="ctr">
                              <a:noAutofit/>
                            </wps:bodyPr>
                          </wps:wsp>
                          <wps:wsp>
                            <wps:cNvPr id="347" name="Right Brace 347"/>
                            <wps:cNvSpPr/>
                            <wps:spPr>
                              <a:xfrm flipH="1">
                                <a:off x="1221828" y="3680452"/>
                                <a:ext cx="180000" cy="16971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348" name="Rectangle 348"/>
                          <wps:cNvSpPr/>
                          <wps:spPr>
                            <a:xfrm>
                              <a:off x="1443835" y="7037439"/>
                              <a:ext cx="3438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4CF735"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wps:txbx>
                          <wps:bodyPr wrap="square" rtlCol="0" anchor="ctr"/>
                        </wps:wsp>
                        <wps:wsp>
                          <wps:cNvPr id="349" name="Straight Arrow Connector 349"/>
                          <wps:cNvCnPr/>
                          <wps:spPr>
                            <a:xfrm>
                              <a:off x="3162344" y="6956010"/>
                              <a:ext cx="491" cy="814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0" name="TextBox 146"/>
                          <wps:cNvSpPr txBox="1"/>
                          <wps:spPr>
                            <a:xfrm>
                              <a:off x="1440642" y="0"/>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AB4E647" w14:textId="77777777" w:rsidR="00E25F57" w:rsidRDefault="00E25F57"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wps:txbx>
                          <wps:bodyPr wrap="square" rtlCol="0" anchor="ctr">
                            <a:noAutofit/>
                          </wps:bodyPr>
                        </wps:wsp>
                      </wpg:grpSp>
                      <wps:wsp>
                        <wps:cNvPr id="351" name="Right Brace 351"/>
                        <wps:cNvSpPr/>
                        <wps:spPr>
                          <a:xfrm flipH="1">
                            <a:off x="1221828" y="867000"/>
                            <a:ext cx="180000" cy="38565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52" name="TextBox 146"/>
                        <wps:cNvSpPr txBox="1"/>
                        <wps:spPr>
                          <a:xfrm>
                            <a:off x="0" y="618423"/>
                            <a:ext cx="1221828" cy="95250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09FA671"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g:wgp>
                  </a:graphicData>
                </a:graphic>
              </wp:anchor>
            </w:drawing>
          </mc:Choice>
          <mc:Fallback>
            <w:pict>
              <v:group w14:anchorId="7DFF25AD" id="Group 3" o:spid="_x0000_s1075" style="position:absolute;margin-left:0;margin-top:0;width:384.4pt;height:573.95pt;z-index:251658240" coordsize="48818,72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">
                <v:group id="Group 317" o:spid="_x0000_s1076" style="position:absolute;left:2539;width:46279;height:72894" coordorigin="2539" coordsize="46279,728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D6FMYAAADcAAAADwAAAGRycy9kb3ducmV2LnhtbESPT2vCQBTE70K/w/IK&#10;vZlNGmpLmlVEaulBCmqh9PbIPpNg9m3Irvnz7V2h4HGYmd8w+Wo0jeipc7VlBUkUgyAurK65VPBz&#10;3M7fQDiPrLGxTAomcrBaPsxyzLQdeE/9wZciQNhlqKDyvs2kdEVFBl1kW+LgnWxn0AfZlVJ3OAS4&#10;aeRzHC+kwZrDQoUtbSoqzoeLUfA54LBOk49+dz5tpr/jy/fvLiGlnh7H9TsIT6O/h//bX1pBmrz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MPoUxgAAANwA&#10;AAAPAAAAAAAAAAAAAAAAAKoCAABkcnMvZG93bnJldi54bWxQSwUGAAAAAAQABAD6AAAAnQMAAAAA&#10;">
                  <v:group id="Group 318" o:spid="_x0000_s1077" style="position:absolute;left:2539;top:3729;width:46279;height:65831" coordorigin="2539,3729" coordsize="46279,658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rect id="Rectangle 319" o:spid="_x0000_s1078" style="position:absolute;left:14437;top:3729;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YIHcQA&#10;AADcAAAADwAAAGRycy9kb3ducmV2LnhtbESPQWvCQBSE70L/w/IK3nRjhGqjq1ih4KmgFlpvj+wz&#10;Ce6+Ddk1Rn+9Kwgeh5n5hpkvO2tES42vHCsYDRMQxLnTFRcKfvffgykIH5A1Gsek4Eoelou33hwz&#10;7S68pXYXChEh7DNUUIZQZ1L6vCSLfuhq4ugdXWMxRNkUUjd4iXBrZJokH9JixXGhxJrWJeWn3dkq&#10;4EPahsnN/J9vP9NVqo37+ls7pfrv3WoGIlAXXuFne6MVjEef8DgTj4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2CB3EAAAA3AAAAA8AAAAAAAAAAAAAAAAAmAIAAGRycy9k&#10;b3ducmV2LnhtbFBLBQYAAAAABAAEAPUAAACJAwAAAAA=&#10;" fillcolor="#a5a5a5 [2092]" stroked="f" strokeweight="2pt">
                      <v:textbox>
                        <w:txbxContent>
                          <w:p w14:paraId="2BDC418F"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v:textbox>
                    </v:rect>
                    <v:rect id="Rectangle 320" o:spid="_x0000_s1079" style="position:absolute;left:14437;top:8670;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BrPcIA&#10;AADcAAAADwAAAGRycy9kb3ducmV2LnhtbERPz2vCMBS+D/wfwhO8zXQVNumMUguCp8G6wfT2aN7a&#10;suSlNLHW/vXLQfD48f3e7EZrxEC9bx0reFkmIIgrp1uuFXx/HZ7XIHxA1mgck4IbedhtZ08bzLS7&#10;8icNZahFDGGfoYImhC6T0lcNWfRL1xFH7tf1FkOEfS11j9cYbo1Mk+RVWmw5NjTYUdFQ9VderAI+&#10;p0N4m8zpMn2s81Qbt/8pnFKL+Zi/gwg0hof47j5qBas0zo9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YGs9wgAAANwAAAAPAAAAAAAAAAAAAAAAAJgCAABkcnMvZG93&#10;bnJldi54bWxQSwUGAAAAAAQABAD1AAAAhwMAAAAA&#10;" fillcolor="#a5a5a5 [2092]" stroked="f" strokeweight="2pt">
                      <v:textbox>
                        <w:txbxContent>
                          <w:p w14:paraId="7F58D463"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where board seats are held</w:t>
                            </w:r>
                          </w:p>
                        </w:txbxContent>
                      </v:textbox>
                    </v:rect>
                    <v:rect id="Rectangle 321" o:spid="_x0000_s1080" style="position:absolute;left:14437;top:13641;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tNdcAA&#10;AADcAAAADwAAAGRycy9kb3ducmV2LnhtbESPQYvCMBSE78L+h/CEvdlERZGuUUQRxJtVPD+at02x&#10;eek2Ubv/frMgeBxm5htmue5dIx7UhdqzhnGmQBCX3tRcabic96MFiBCRDTaeScMvBVivPgZLzI1/&#10;8okeRaxEgnDIUYONsc2lDKUlhyHzLXHyvn3nMCbZVdJ0+Exw18iJUnPpsOa0YLGlraXyVtydBrdn&#10;Oqqrsj+xmqkrF2o3Pd60/hz2my8Qkfr4Dr/aB6NhOhnD/5l0BO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1tNdcAAAADcAAAADwAAAAAAAAAAAAAAAACYAgAAZHJzL2Rvd25y&#10;ZXYueG1sUEsFBgAAAAAEAAQA9QAAAIUDAAAAAA==&#10;" fillcolor="#0070c0" stroked="f" strokeweight="2pt">
                      <v:textbox>
                        <w:txbxContent>
                          <w:p w14:paraId="7B198F87"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v:textbox>
                    </v:rect>
                    <v:rect id="Rectangle 322" o:spid="_x0000_s1081" style="position:absolute;left:14437;top:18627;width:3437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5Q0cQA&#10;AADcAAAADwAAAGRycy9kb3ducmV2LnhtbESPQWsCMRSE7wX/Q3iCt5o1QiurUVQo9CTUCurtsXnu&#10;LiYvyyauq7++KRR6HGbmG2ax6p0VHbWh9qxhMs5AEBfe1FxqOHx/vM5AhIhs0HomDQ8KsFoOXhaY&#10;G3/nL+r2sRQJwiFHDVWMTS5lKCpyGMa+IU7exbcOY5JtKU2L9wR3Vqose5MOa04LFTa0rai47m9O&#10;A59VF9+f9nR77mZrZazfHLde69GwX89BROrjf/iv/Wk0TJWC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UNHEAAAA3AAAAA8AAAAAAAAAAAAAAAAAmAIAAGRycy9k&#10;b3ducmV2LnhtbFBLBQYAAAAABAAEAPUAAACJAwAAAAA=&#10;" fillcolor="#a5a5a5 [2092]" stroked="f" strokeweight="2pt">
                      <v:textbox>
                        <w:txbxContent>
                          <w:p w14:paraId="124932EA"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v:textbox>
                    </v:rect>
                    <v:rect id="Rectangle 323" o:spid="_x0000_s1082" style="position:absolute;left:14440;top:22091;width:3437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L1SsUA&#10;AADcAAAADwAAAGRycy9kb3ducmV2LnhtbESPQWvCQBSE70L/w/IKvemmCahEV7FCoadCY6Ht7ZF9&#10;JqG7b0N2TdL8+q4geBxm5htmux+tET11vnGs4HmRgCAunW64UvB5ep2vQfiArNE4JgV/5GG/e5ht&#10;Mddu4A/qi1CJCGGfo4I6hDaX0pc1WfQL1xJH7+w6iyHKrpK6wyHCrZFpkiylxYbjQo0tHWsqf4uL&#10;VcA/aR9Wk/m+TO/rQ6qNe/k6OqWeHsfDBkSgMdzDt/abVpClG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vVKxQAAANwAAAAPAAAAAAAAAAAAAAAAAJgCAABkcnMv&#10;ZG93bnJldi54bWxQSwUGAAAAAAQABAD1AAAAigMAAAAA&#10;" fillcolor="#a5a5a5 [2092]" stroked="f" strokeweight="2pt">
                      <v:textbox>
                        <w:txbxContent>
                          <w:p w14:paraId="4ED83241"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v:textbox>
                    </v:rect>
                    <v:rect id="Rectangle 324" o:spid="_x0000_s1083" style="position:absolute;left:14437;top:26963;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zu7cEA&#10;AADcAAAADwAAAGRycy9kb3ducmV2LnhtbESPT4vCMBTE74LfITzBmyb+WZFqlGVFEG/bXTw/mmdT&#10;bF5qE7V+eyMs7HGYmd8w623nanGnNlSeNUzGCgRx4U3FpYbfn/1oCSJEZIO1Z9LwpADbTb+3xsz4&#10;B3/TPY+lSBAOGWqwMTaZlKGw5DCMfUOcvLNvHcYk21KaFh8J7mo5VWohHVacFiw29GWpuOQ3p8Ht&#10;mY7qpOw1lh/qxLnazY4XrYeD7nMFIlIX/8N/7YPRMJvO4X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s7u3BAAAA3AAAAA8AAAAAAAAAAAAAAAAAmAIAAGRycy9kb3du&#10;cmV2LnhtbFBLBQYAAAAABAAEAPUAAACGAwAAAAA=&#10;" fillcolor="#0070c0" stroked="f" strokeweight="2pt">
                      <v:textbox>
                        <w:txbxContent>
                          <w:p w14:paraId="209410A9"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v:textbox>
                    </v:rect>
                    <v:rect id="Rectangle 325" o:spid="_x0000_s1084" style="position:absolute;left:14441;top:31832;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BLdsAA&#10;AADcAAAADwAAAGRycy9kb3ducmV2LnhtbESPQYvCMBSE74L/ITzBmyYqylKNIi6CeNu6eH40z6bY&#10;vNQmq/XfmwXB4zAz3zCrTedqcac2VJ41TMYKBHHhTcWlht/TfvQFIkRkg7Vn0vCkAJt1v7fCzPgH&#10;/9A9j6VIEA4ZarAxNpmUobDkMIx9Q5y8i28dxiTbUpoWHwnuajlVaiEdVpwWLDa0s1Rc8z+nwe2Z&#10;juqs7C2Wc3XmXH3Pjleth4NuuwQRqYuf8Lt9MBpm0zn8n0lHQK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GBLdsAAAADcAAAADwAAAAAAAAAAAAAAAACYAgAAZHJzL2Rvd25y&#10;ZXYueG1sUEsFBgAAAAAEAAQA9QAAAIUDAAAAAA==&#10;" fillcolor="#0070c0" stroked="f" strokeweight="2pt">
                      <v:textbox>
                        <w:txbxContent>
                          <w:p w14:paraId="036A3691"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v:textbox>
                    </v:rect>
                    <v:rect id="Rectangle 326" o:spid="_x0000_s1085" style="position:absolute;left:14341;top:36804;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LVAcIA&#10;AADcAAAADwAAAGRycy9kb3ducmV2LnhtbESPQWvCQBSE7wX/w/IEb3XXSKXErCIWQbw1LTk/ss9s&#10;MPs2Zrcx/ffdQqHHYWa+YYr95Dox0hBazxpWSwWCuPam5UbD58fp+RVEiMgGO8+k4ZsC7HezpwJz&#10;4x/8TmMZG5EgHHLUYGPscylDbclhWPqeOHlXPziMSQ6NNAM+Etx1MlNqIx22nBYs9nS0VN/KL6fB&#10;nZguqlL2HpsXVXGp3taXm9aL+XTYgog0xf/wX/tsNKyzDfyeS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stUBwgAAANwAAAAPAAAAAAAAAAAAAAAAAJgCAABkcnMvZG93&#10;bnJldi54bWxQSwUGAAAAAAQABAD1AAAAhwMAAAAA&#10;" fillcolor="#0070c0" stroked="f" strokeweight="2pt">
                      <v:textbox>
                        <w:txbxContent>
                          <w:p w14:paraId="6E331818"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 making and portfolio management</w:t>
                            </w:r>
                          </w:p>
                        </w:txbxContent>
                      </v:textbox>
                    </v:rect>
                    <v:rect id="Rectangle 327" o:spid="_x0000_s1086" style="position:absolute;left:14341;top:41768;width:3437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zScQA&#10;AADcAAAADwAAAGRycy9kb3ducmV2LnhtbESPT4vCMBTE78J+h/AWvGlqBZVqFFdY8LTgH3D39mie&#10;bTF5KU2s1U+/EQSPw8z8hlmsOmtES42vHCsYDRMQxLnTFRcKjofvwQyED8gajWNScCcPq+VHb4GZ&#10;djfeUbsPhYgQ9hkqKEOoMyl9XpJFP3Q1cfTOrrEYomwKqRu8Rbg1Mk2SibRYcVwosaZNSfllf7UK&#10;+C9tw/Rhfq+Pn9k61cZ9nTZOqf5nt56DCNSFd/jV3moF43QK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J80nEAAAA3AAAAA8AAAAAAAAAAAAAAAAAmAIAAGRycy9k&#10;b3ducmV2LnhtbFBLBQYAAAAABAAEAPUAAACJAwAAAAA=&#10;" fillcolor="#a5a5a5 [2092]" stroked="f" strokeweight="2pt">
                      <v:textbox>
                        <w:txbxContent>
                          <w:p w14:paraId="47174B9F"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v:textbox>
                    </v:rect>
                    <v:rect id="Rectangle 328" o:spid="_x0000_s1087" style="position:absolute;left:14437;top:46784;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nO8IA&#10;AADcAAAADwAAAGRycy9kb3ducmV2LnhtbERPz2vCMBS+D/wfwhO8zXQVNumMUguCp8G6wfT2aN7a&#10;suSlNLHW/vXLQfD48f3e7EZrxEC9bx0reFkmIIgrp1uuFXx/HZ7XIHxA1mgck4IbedhtZ08bzLS7&#10;8icNZahFDGGfoYImhC6T0lcNWfRL1xFH7tf1FkOEfS11j9cYbo1Mk+RVWmw5NjTYUdFQ9VderAI+&#10;p0N4m8zpMn2s81Qbt/8pnFKL+Zi/gwg0hof47j5qBas0ro1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Fmc7wgAAANwAAAAPAAAAAAAAAAAAAAAAAJgCAABkcnMvZG93&#10;bnJldi54bWxQSwUGAAAAAAQABAD1AAAAhwMAAAAA&#10;" fillcolor="#a5a5a5 [2092]" stroked="f" strokeweight="2pt">
                      <v:textbox>
                        <w:txbxContent>
                          <w:p w14:paraId="7441FC9B"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v:textbox>
                    </v:rect>
                    <v:rect id="Rectangle 329" o:spid="_x0000_s1088" style="position:absolute;left:14447;top:51747;width:3437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rCoMUA&#10;AADcAAAADwAAAGRycy9kb3ducmV2LnhtbESPT2vCQBTE70K/w/IKvemmKWiMrmKFQk+Cf0C9PbLP&#10;JHT3bciuMfXTu4WCx2FmfsPMl701oqPW144VvI8SEMSF0zWXCg77r2EGwgdkjcYxKfglD8vFy2CO&#10;uXY33lK3C6WIEPY5KqhCaHIpfVGRRT9yDXH0Lq61GKJsS6lbvEW4NTJNkrG0WHNcqLChdUXFz+5q&#10;FfA57cLkbk7X+yZbpdq4z+PaKfX22q9mIAL14Rn+b39rBR/pFP7O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WsKgxQAAANwAAAAPAAAAAAAAAAAAAAAAAJgCAABkcnMv&#10;ZG93bnJldi54bWxQSwUGAAAAAAQABAD1AAAAigMAAAAA&#10;" fillcolor="#a5a5a5 [2092]" stroked="f" strokeweight="2pt">
                      <v:textbox>
                        <w:txbxContent>
                          <w:p w14:paraId="50E7BE23"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v:textbox>
                    </v:rect>
                    <v:rect id="Rectangle 330" o:spid="_x0000_s1089" style="position:absolute;left:14437;top:55291;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5+M74A&#10;AADcAAAADwAAAGRycy9kb3ducmV2LnhtbERPTYvCMBC9C/sfwizszSZrUZauUUQRFm9W8Tw0Y1Ns&#10;Jt0mav335iB4fLzv+XJwrbhRHxrPGr4zBYK48qbhWsPxsB3/gAgR2WDrmTQ8KMBy8TGaY2H8nfd0&#10;K2MtUgiHAjXYGLtCylBZchgy3xEn7ux7hzHBvpamx3sKd62cKDWTDhtODRY7WluqLuXVaXBbpp06&#10;Kfsf66k6cak2+e6i9dfnsPoFEWmIb/HL/Wc05Hman86kIyAX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nOfjO+AAAA3AAAAA8AAAAAAAAAAAAAAAAAmAIAAGRycy9kb3ducmV2&#10;LnhtbFBLBQYAAAAABAAEAPUAAACDAwAAAAA=&#10;" fillcolor="#0070c0" stroked="f" strokeweight="2pt">
                      <v:textbox>
                        <w:txbxContent>
                          <w:p w14:paraId="41D34427"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v:textbox>
                    </v:rect>
                    <v:rect id="Rectangle 331" o:spid="_x0000_s1090" style="position:absolute;left:14437;top:60089;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Ye8MA&#10;AADcAAAADwAAAGRycy9kb3ducmV2LnhtbESPQYvCMBSE7wv+h/AEb2tqBZWuUVQQPAmrgu7t0bxt&#10;yyYvpYm1+us3guBxmJlvmPmys0a01PjKsYLRMAFBnDtdcaHgdNx+zkD4gKzROCYFd/KwXPQ+5php&#10;d+Nvag+hEBHCPkMFZQh1JqXPS7Loh64mjt6vayyGKJtC6gZvEW6NTJNkIi1WHBdKrGlTUv53uFoF&#10;/JO2Yfowl+tjP1ul2rj1eeOUGvS71ReIQF14h1/tnVYwHo/geSYe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Ye8MAAADcAAAADwAAAAAAAAAAAAAAAACYAgAAZHJzL2Rv&#10;d25yZXYueG1sUEsFBgAAAAAEAAQA9QAAAIgDAAAAAA==&#10;" fillcolor="#a5a5a5 [2092]" stroked="f" strokeweight="2pt">
                      <v:textbox>
                        <w:txbxContent>
                          <w:p w14:paraId="0C440ECE"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v:textbox>
                    </v:rect>
                    <v:rect id="Rectangle 332" o:spid="_x0000_s1091" style="position:absolute;left:14437;top:65600;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fGDMUA&#10;AADcAAAADwAAAGRycy9kb3ducmV2LnhtbESPQWvCQBSE70L/w/IKvemmCahEV7FCoadCY6Ht7ZF9&#10;JqG7b0N2TdL8+q4geBxm5htmux+tET11vnGs4HmRgCAunW64UvB5ep2vQfiArNE4JgV/5GG/e5ht&#10;Mddu4A/qi1CJCGGfo4I6hDaX0pc1WfQL1xJH7+w6iyHKrpK6wyHCrZFpkiylxYbjQo0tHWsqf4uL&#10;VcA/aR9Wk/m+TO/rQ6qNe/k6OqWeHsfDBkSgMdzDt/abVpBlK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J8YMxQAAANwAAAAPAAAAAAAAAAAAAAAAAJgCAABkcnMv&#10;ZG93bnJldi54bWxQSwUGAAAAAAQABAD1AAAAigMAAAAA&#10;" fillcolor="#a5a5a5 [2092]" stroked="f" strokeweight="2pt">
                      <v:textbox>
                        <w:txbxContent>
                          <w:p w14:paraId="53A37522"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which contribute to the development of industry benchmarks</w:t>
                            </w:r>
                          </w:p>
                        </w:txbxContent>
                      </v:textbox>
                    </v:rect>
                    <v:shape id="Straight Arrow Connector 333" o:spid="_x0000_s1092" type="#_x0000_t32" style="position:absolute;left:31623;top:7689;width:0;height:98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I+q8cAAADcAAAADwAAAGRycy9kb3ducmV2LnhtbESPQUvDQBSE74L/YXmCF7GbNiASuy0i&#10;2Ir0klYFb4/sSzY0+zbsbtPYX98tCD0OM/MNM1+OthMD+dA6VjCdZCCIK6dbbhR87d4fn0GEiKyx&#10;c0wK/ijAcnF7M8dCuyOXNGxjIxKEQ4EKTIx9IWWoDFkME9cTJ6923mJM0jdSezwmuO3kLMuepMWW&#10;04LBnt4MVfvtwSo4mf3vevc51NNV/b0pu4ef0jdWqfu78fUFRKQxXsP/7Q+tIM9zuJxJR0Auz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Ej6rxwAAANwAAAAPAAAAAAAA&#10;AAAAAAAAAKECAABkcnMvZG93bnJldi54bWxQSwUGAAAAAAQABAD5AAAAlQMAAAAA&#10;" strokecolor="#4579b8 [3044]">
                      <v:stroke endarrow="block" endarrowlength="short"/>
                    </v:shape>
                    <v:shape id="Straight Arrow Connector 334" o:spid="_x0000_s1093" type="#_x0000_t32" style="position:absolute;left:31623;top:17601;width:3;height:102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m38cAAADcAAAADwAAAGRycy9kb3ducmV2LnhtbESPQUsDMRSE74L/ITzBi7TZWpGybVpE&#10;aCviZVtb6O2xebtZunlZknS7+uuNIHgcZuYbZrEabCt68qFxrGAyzkAQl043XCv43K9HMxAhImts&#10;HZOCLwqwWt7eLDDX7soF9btYiwThkKMCE2OXSxlKQxbD2HXEyauctxiT9LXUHq8Jblv5mGXP0mLD&#10;acFgR6+GyvPuYhV8m/Npu3/vq8mmOnwU7cOx8LVV6v5ueJmDiDTE//Bf+00rmE6f4PdMOgJy+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bfxwAAANwAAAAPAAAAAAAA&#10;AAAAAAAAAKECAABkcnMvZG93bnJldi54bWxQSwUGAAAAAAQABAD5AAAAlQMAAAAA&#10;" strokecolor="#4579b8 [3044]">
                      <v:stroke endarrow="block" endarrowlength="short"/>
                    </v:shape>
                    <v:shape id="Straight Arrow Connector 335" o:spid="_x0000_s1094" type="#_x0000_t32" style="position:absolute;left:31623;top:12630;width:3;height:10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Q+esUAAADcAAAADwAAAGRycy9kb3ducmV2LnhtbESPQWvCQBSE7wX/w/KE3uqmWtuQuopY&#10;Su1JTBWvz+wzG8y+Ddmtif/eFQo9DjPzDTNb9LYWF2p95VjB8ygBQVw4XXGpYPfz+ZSC8AFZY+2Y&#10;FFzJw2I+eJhhpl3HW7rkoRQRwj5DBSaEJpPSF4Ys+pFriKN3cq3FEGVbSt1iF+G2luMkeZUWK44L&#10;BhtaGSrO+a9VME3fvl/4lO6PZtx9fRw2ud+GlVKPw375DiJQH/7Df+21VjCZTOF+Jh4B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Q+esUAAADcAAAADwAAAAAAAAAA&#10;AAAAAAChAgAAZHJzL2Rvd25yZXYueG1sUEsFBgAAAAAEAAQA+QAAAJMDAAAAAA==&#10;" strokecolor="#4579b8 [3044]">
                      <v:stroke endarrow="block" endarrowlength="short"/>
                    </v:shape>
                    <v:shape id="Straight Arrow Connector 336" o:spid="_x0000_s1095" type="#_x0000_t32" style="position:absolute;left:31623;top:21147;width:3;height:9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agDcYAAADcAAAADwAAAGRycy9kb3ducmV2LnhtbESPT2vCQBTE74V+h+UJvdWNf6ohdZVi&#10;KbUnMSpeX7PPbGj2bchuTfz2bqHgcZiZ3zCLVW9rcaHWV44VjIYJCOLC6YpLBYf9x3MKwgdkjbVj&#10;UnAlD6vl48MCM+063tElD6WIEPYZKjAhNJmUvjBk0Q9dQxy9s2sthijbUuoWuwi3tRwnyUxarDgu&#10;GGxobaj4yX+tgpd0/jXlc3r8NuPu8/20zf0urJV6GvRvryAC9eEe/m9vtILJZAZ/Z+IRkM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22oA3GAAAA3AAAAA8AAAAAAAAA&#10;AAAAAAAAoQIAAGRycy9kb3ducmV2LnhtbFBLBQYAAAAABAAEAPkAAACUAwAAAAA=&#10;" strokecolor="#4579b8 [3044]">
                      <v:stroke endarrow="block" endarrowlength="short"/>
                    </v:shape>
                    <v:shape id="Straight Arrow Connector 337" o:spid="_x0000_s1096" type="#_x0000_t32" style="position:absolute;left:31626;top:26051;width:0;height:9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oFlsYAAADcAAAADwAAAGRycy9kb3ducmV2LnhtbESPT2vCQBTE74V+h+UJvdWNf6ohdZVi&#10;KbUnMSpeX7PPbGj2bchuTfz2bqHgcZiZ3zCLVW9rcaHWV44VjIYJCOLC6YpLBYf9x3MKwgdkjbVj&#10;UnAlD6vl48MCM+063tElD6WIEPYZKjAhNJmUvjBk0Q9dQxy9s2sthijbUuoWuwi3tRwnyUxarDgu&#10;GGxobaj4yX+tgpd0/jXlc3r8NuPu8/20zf0urJV6GvRvryAC9eEe/m9vtILJZA5/Z+IRkM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6BZbGAAAA3AAAAA8AAAAAAAAA&#10;AAAAAAAAoQIAAGRycy9kb3ducmV2LnhtbFBLBQYAAAAABAAEAPkAAACUAwAAAAA=&#10;" strokecolor="#4579b8 [3044]">
                      <v:stroke endarrow="block" endarrowlength="short"/>
                    </v:shape>
                    <v:shape id="Straight Arrow Connector 338" o:spid="_x0000_s1097" type="#_x0000_t32" style="position:absolute;left:31626;top:30923;width:3;height:9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2WR5MIAAADcAAAADwAAAGRycy9kb3ducmV2LnhtbERPy2rCQBTdC/7DcIXudOKrDamjFEtp&#10;XYlpxe1t5poJZu6EzNTEv+8sBJeH815teluLK7W+cqxgOklAEBdOV1wq+Pn+GKcgfEDWWDsmBTfy&#10;sFkPByvMtOv4QNc8lCKGsM9QgQmhyaT0hSGLfuIa4sidXWsxRNiWUrfYxXBby1mSPEuLFccGgw1t&#10;DRWX/M8qWKYvuwWf0+OvmXWf76d97g9hq9TTqH97BRGoDw/x3f2lFczncW08E4+A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2WR5MIAAADcAAAADwAAAAAAAAAAAAAA&#10;AAChAgAAZHJzL2Rvd25yZXYueG1sUEsFBgAAAAAEAAQA+QAAAJADAAAAAA==&#10;" strokecolor="#4579b8 [3044]">
                      <v:stroke endarrow="block" endarrowlength="short"/>
                    </v:shape>
                    <v:shape id="Straight Arrow Connector 339" o:spid="_x0000_s1098" type="#_x0000_t32" style="position:absolute;left:31529;top:35792;width:100;height:101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oJQccAAADcAAAADwAAAGRycy9kb3ducmV2LnhtbESPQUsDMRSE74L/ITzBi7TZWhC7bVpE&#10;aCviZVtb6O2xebtZunlZknS7+uuNIHgcZuYbZrEabCt68qFxrGAyzkAQl043XCv43K9HzyBCRNbY&#10;OiYFXxRgtby9WWCu3ZUL6nexFgnCIUcFJsYulzKUhiyGseuIk1c5bzEm6WupPV4T3LbyMcuepMWG&#10;04LBjl4NlefdxSr4NufTdv/eV5NNdfgo2odj4Wur1P3d8DIHEWmI/+G/9ptWMJ3O4PdMOgJy+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glBxwAAANwAAAAPAAAAAAAA&#10;AAAAAAAAAKECAABkcnMvZG93bnJldi54bWxQSwUGAAAAAAQABAD5AAAAlQMAAAAA&#10;" strokecolor="#4579b8 [3044]">
                      <v:stroke endarrow="block" endarrowlength="short"/>
                    </v:shape>
                    <v:shape id="Straight Arrow Connector 340" o:spid="_x0000_s1099" type="#_x0000_t32" style="position:absolute;left:31526;top:40764;width:3;height:100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bTocQAAADcAAAADwAAAGRycy9kb3ducmV2LnhtbERPz0vDMBS+C/4P4Qm7iEs3RUZtOkRw&#10;G+Kl2xS8PZrXpqx5KUnWVf96cxA8fny/i/VkezGSD51jBYt5BoK4drrjVsHx8Hq3AhEissbeMSn4&#10;pgDr8vqqwFy7C1c07mMrUgiHHBWYGIdcylAbshjmbiBOXOO8xZigb6X2eEnhtpfLLHuUFjtODQYH&#10;ejFUn/Znq+DHnL62h7exWWyaj/eqv/2sfGuVmt1Mz08gIk3xX/zn3mkF9w9pfjqTjoAs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xtOhxAAAANwAAAAPAAAAAAAAAAAA&#10;AAAAAKECAABkcnMvZG93bnJldi54bWxQSwUGAAAAAAQABAD5AAAAkgMAAAAA&#10;" strokecolor="#4579b8 [3044]">
                      <v:stroke endarrow="block" endarrowlength="short"/>
                    </v:shape>
                    <v:shape id="Straight Arrow Connector 341" o:spid="_x0000_s1100" type="#_x0000_t32" style="position:absolute;left:31526;top:45728;width:97;height:10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lLBMUAAADcAAAADwAAAGRycy9kb3ducmV2LnhtbESPQWvCQBSE7wX/w/IKvdWNVm1IXUWU&#10;0vYkporXZ/aZDWbfhuzWpP++WxA8DjPzDTNf9rYWV2p95VjBaJiAIC6crrhUsP9+f05B+ICssXZM&#10;Cn7Jw3IxeJhjpl3HO7rmoRQRwj5DBSaEJpPSF4Ys+qFriKN3dq3FEGVbSt1iF+G2luMkmUmLFccF&#10;gw2tDRWX/McqmKavXxM+p4eTGXcfm+M297uwVurpsV+9gQjUh3v41v7UCl4mI/g/E4+A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llLBMUAAADcAAAADwAAAAAAAAAA&#10;AAAAAAChAgAAZHJzL2Rvd25yZXYueG1sUEsFBgAAAAAEAAQA+QAAAJMDAAAAAA==&#10;" strokecolor="#4579b8 [3044]">
                      <v:stroke endarrow="block" endarrowlength="short"/>
                    </v:shape>
                    <v:shape id="Straight Arrow Connector 342" o:spid="_x0000_s1101" type="#_x0000_t32" style="position:absolute;left:31623;top:50744;width:9;height:10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vVc8UAAADcAAAADwAAAGRycy9kb3ducmV2LnhtbESPQWvCQBSE7wX/w/KE3urG1NaQuooo&#10;pe1JTBWvr9lnNph9G7Jbk/77bqHgcZiZb5jFarCNuFLna8cKppMEBHHpdM2VgsPn60MGwgdkjY1j&#10;UvBDHlbL0d0Cc+163tO1CJWIEPY5KjAhtLmUvjRk0U9cSxy9s+sshii7SuoO+wi3jUyT5FlarDku&#10;GGxpY6i8FN9WwVM2/5jxOTt+mbR/2552hd+HjVL342H9AiLQEG7h//a7VvA4S+HvTDwC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ovVc8UAAADcAAAADwAAAAAAAAAA&#10;AAAAAAChAgAAZHJzL2Rvd25yZXYueG1sUEsFBgAAAAAEAAQA+QAAAJMDAAAAAA==&#10;" strokecolor="#4579b8 [3044]">
                      <v:stroke endarrow="block" endarrowlength="short"/>
                    </v:shape>
                    <v:shape id="Straight Arrow Connector 343" o:spid="_x0000_s1102" type="#_x0000_t32" style="position:absolute;left:31626;top:54267;width:6;height:102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RN1scAAADcAAAADwAAAGRycy9kb3ducmV2LnhtbESPQUsDMRSE74L/ITzBi7TZWpGybVpE&#10;aCviZVtb6O2xebtZunlZknS7+uuNIHgcZuYbZrEabCt68qFxrGAyzkAQl043XCv43K9HMxAhImts&#10;HZOCLwqwWt7eLDDX7soF9btYiwThkKMCE2OXSxlKQxbD2HXEyauctxiT9LXUHq8Jblv5mGXP0mLD&#10;acFgR6+GyvPuYhV8m/Npu3/vq8mmOnwU7cOx8LVV6v5ueJmDiDTE//Bf+00rmD5N4fdMOgJy+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oFE3WxwAAANwAAAAPAAAAAAAA&#10;AAAAAAAAAKECAABkcnMvZG93bnJldi54bWxQSwUGAAAAAAQABAD5AAAAlQMAAAAA&#10;" strokecolor="#4579b8 [3044]">
                      <v:stroke endarrow="block" endarrowlength="short"/>
                    </v:shape>
                    <v:shape id="Straight Arrow Connector 344" o:spid="_x0000_s1103" type="#_x0000_t32" style="position:absolute;left:31623;top:59251;width:3;height:8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VoscAAADcAAAADwAAAGRycy9kb3ducmV2LnhtbESPQUsDMRSE74L/ITzBi7TZapGybVpE&#10;aCviZVtb6O2xebtZunlZknS7+uuNIHgcZuYbZrEabCt68qFxrGAyzkAQl043XCv43K9HMxAhImts&#10;HZOCLwqwWt7eLDDX7soF9btYiwThkKMCE2OXSxlKQxbD2HXEyauctxiT9LXUHq8Jblv5mGXP0mLD&#10;acFgR6+GyvPuYhV8m/Npu3/vq8mmOnwU7cOx8LVV6v5ueJmDiDTE//Bf+00reJpO4fdMOgJy+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n/dWixwAAANwAAAAPAAAAAAAA&#10;AAAAAAAAAKECAABkcnMvZG93bnJldi54bWxQSwUGAAAAAAQABAD5AAAAlQMAAAAA&#10;" strokecolor="#4579b8 [3044]">
                      <v:stroke endarrow="block" endarrowlength="short"/>
                    </v:shape>
                    <v:shape id="Straight Arrow Connector 345" o:spid="_x0000_s1104" type="#_x0000_t32" style="position:absolute;left:31623;top:64049;width:0;height:15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JNB8UAAADcAAAADwAAAGRycy9kb3ducmV2LnhtbESPQWvCQBSE7wX/w/IEb3Wj1RqiqxSL&#10;aE9ibOn1NfvMhmbfhuxq4r/vFgo9DjPzDbPa9LYWN2p95VjBZJyAIC6crrhU8H7ePaYgfEDWWDsm&#10;BXfysFkPHlaYadfxiW55KEWEsM9QgQmhyaT0hSGLfuwa4uhdXGsxRNmWUrfYRbit5TRJnqXFiuOC&#10;wYa2horv/GoVzNPF24wv6ceXmXb7189j7k9hq9Ro2L8sQQTqw3/4r33QCp5mc/g9E4+A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WJNB8UAAADcAAAADwAAAAAAAAAA&#10;AAAAAAChAgAAZHJzL2Rvd25yZXYueG1sUEsFBgAAAAAEAAQA+QAAAJMDAAAAAA==&#10;" strokecolor="#4579b8 [3044]">
                      <v:stroke endarrow="block" endarrowlength="short"/>
                    </v:shape>
                    <v:shape id="TextBox 146" o:spid="_x0000_s1105" type="#_x0000_t202" style="position:absolute;left:2539;top:40764;width:9250;height:8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WQucMA&#10;AADcAAAADwAAAGRycy9kb3ducmV2LnhtbESP3YrCMBSE74V9h3AWvNPUH0S6RpFdRFdQUPcBjs2x&#10;KTYnpYm2+/ZGELwcZuYbZrZobSnuVPvCsYJBPwFBnDldcK7g77TqTUH4gKyxdEwK/snDYv7RmWGq&#10;XcMHuh9DLiKEfYoKTAhVKqXPDFn0fVcRR+/iaoshyjqXusYmwm0ph0kykRYLjgsGK/o2lF2PN6vA&#10;B16b82W0Pzd6XG7973X3c0qU6n62yy8QgdrwDr/aG61gNJ7A80w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WQucMAAADcAAAADwAAAAAAAAAAAAAAAACYAgAAZHJzL2Rv&#10;d25yZXYueG1sUEsFBgAAAAAEAAQA9QAAAIgDAAAAAA==&#10;" filled="f" stroked="f" strokeweight="2pt">
                      <v:textbox>
                        <w:txbxContent>
                          <w:p w14:paraId="579B1B60"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v:textbox>
                    </v:shape>
                    <v:shape id="Right Brace 347" o:spid="_x0000_s1106" type="#_x0000_t88" style="position:absolute;left:12218;top:36804;width:1800;height:1697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NfMQA&#10;AADcAAAADwAAAGRycy9kb3ducmV2LnhtbESP0WrCQBRE3wv+w3KFvtWNbVGJrqEEhFJq0cQPuGSv&#10;yWL2bshuNP69Wyj0cZiZM8wmG20rrtR741jBfJaAIK6cNlwrOJW7lxUIH5A1to5JwZ08ZNvJ0wZT&#10;7W58pGsRahEh7FNU0ITQpVL6qiGLfuY64uidXW8xRNnXUvd4i3DbytckWUiLhuNCgx3lDVWXYrAK&#10;3GjNvpof94cFuq/hezeUuflR6nk6fqxBBBrDf/iv/akVvL0v4fdMPAJ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JjXzEAAAA3AAAAA8AAAAAAAAAAAAAAAAAmAIAAGRycy9k&#10;b3ducmV2LnhtbFBLBQYAAAAABAAEAPUAAACJAwAAAAA=&#10;" adj="191" strokecolor="#4579b8 [3044]"/>
                  </v:group>
                  <v:rect id="Rectangle 348" o:spid="_x0000_s1107" style="position:absolute;left:14438;top:70374;width:3438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BSL8A&#10;AADcAAAADwAAAGRycy9kb3ducmV2LnhtbERPz2vCMBS+D/Y/hCd4m4lzG6MaRZSCeFs3en40z6bY&#10;vHRJZut/vxwGO358vze7yfXiRiF2njUsFwoEceNNx62Gr8/y6R1ETMgGe8+k4U4RdtvHhw0Wxo/8&#10;QbcqtSKHcCxQg01pKKSMjSWHceEH4sxdfHCYMgytNAHHHO56+azUm3TYcW6wONDBUnOtfpwGVzKd&#10;Va3sd2pfVc2VOq7OV63ns2m/BpFoSv/iP/fJaFi95LX5TD4Ccvs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gFIvwAAANwAAAAPAAAAAAAAAAAAAAAAAJgCAABkcnMvZG93bnJl&#10;di54bWxQSwUGAAAAAAQABAD1AAAAhAMAAAAA&#10;" fillcolor="#0070c0" stroked="f" strokeweight="2pt">
                    <v:textbox>
                      <w:txbxContent>
                        <w:p w14:paraId="004CF735" w14:textId="77777777" w:rsidR="00E25F57" w:rsidRDefault="00E25F57"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v:textbox>
                  </v:rect>
                  <v:shape id="Straight Arrow Connector 349" o:spid="_x0000_s1108" type="#_x0000_t32" style="position:absolute;left:31623;top:69560;width:5;height:8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9HAsYAAADcAAAADwAAAGRycy9kb3ducmV2LnhtbESPQU/CQBSE7yb8h80z8QZbAbVWFkIw&#10;BjiZVo3XZ/fRbei+bborLf+eNSHxOJmZbzKL1WAbcaLO144V3E8SEMSl0zVXCj4/3sYpCB+QNTaO&#10;ScGZPKyWo5sFZtr1nNOpCJWIEPYZKjAhtJmUvjRk0U9cSxy9g+sshii7SuoO+wi3jZwmyaO0WHNc&#10;MNjSxlB5LH6tgof0aT/nQ/r1Y6b99vX7vfB52Ch1dzusX0AEGsJ/+NreaQWz+TP8nYlHQC4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QvRwLGAAAA3AAAAA8AAAAAAAAA&#10;AAAAAAAAoQIAAGRycy9kb3ducmV2LnhtbFBLBQYAAAAABAAEAPkAAACUAwAAAAA=&#10;" strokecolor="#4579b8 [3044]">
                    <v:stroke endarrow="block" endarrowlength="short"/>
                  </v:shape>
                  <v:shape id="TextBox 146" o:spid="_x0000_s1109" type="#_x0000_t202" style="position:absolute;left:14406;width:34264;height:39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k7i8EA&#10;AADcAAAADwAAAGRycy9kb3ducmV2LnhtbERPy4rCMBTdC/5DuII7TR0fDB2jyIioAwqj8wHX5toU&#10;m5vSRFv/3iwGXB7Oe75sbSkeVPvCsYLRMAFBnDldcK7g77wZfILwAVlj6ZgUPMnDctHtzDHVruFf&#10;epxCLmII+xQVmBCqVEqfGbLoh64ijtzV1RZDhHUudY1NDLel/EiSmbRYcGwwWNG3oex2ulsFPvDW&#10;XK7j46XRk/LH72+H9TlRqt9rV18gArXhLf5377SC8TTOj2fiEZ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ZO4vBAAAA3AAAAA8AAAAAAAAAAAAAAAAAmAIAAGRycy9kb3du&#10;cmV2LnhtbFBLBQYAAAAABAAEAPUAAACGAwAAAAA=&#10;" filled="f" stroked="f" strokeweight="2pt">
                    <v:textbox>
                      <w:txbxContent>
                        <w:p w14:paraId="1AB4E647" w14:textId="77777777" w:rsidR="00E25F57" w:rsidRDefault="00E25F57"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v:textbox>
                  </v:shape>
                </v:group>
                <v:shape id="Right Brace 351" o:spid="_x0000_s1110" type="#_x0000_t88" style="position:absolute;left:12218;top:8670;width:1800;height:385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Zp4ccA&#10;AADcAAAADwAAAGRycy9kb3ducmV2LnhtbESPT2vCQBTE74V+h+UVeim6sf4hpNmIrQgehLbR9vzI&#10;vibB7NuQXWP89q4g9DjMzG+YdDmYRvTUudqygsk4AkFcWF1zqeCw34xiEM4ja2wsk4ILOVhmjw8p&#10;Jtqe+Zv63JciQNglqKDyvk2kdEVFBt3YtsTB+7OdQR9kV0rd4TnATSNfo2ghDdYcFips6aOi4pif&#10;jIL2kvdfm5+XebyL7efpd7aevRdrpZ6fhtUbCE+D/w/f21utYDqfwO1MO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WaeHHAAAA3AAAAA8AAAAAAAAAAAAAAAAAmAIAAGRy&#10;cy9kb3ducmV2LnhtbFBLBQYAAAAABAAEAPUAAACMAwAAAAA=&#10;" adj="840" strokecolor="#4579b8 [3044]"/>
                <v:shape id="TextBox 146" o:spid="_x0000_s1111" type="#_x0000_t202" style="position:absolute;top:6184;width:12218;height:9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AZ8UA&#10;AADcAAAADwAAAGRycy9kb3ducmV2LnhtbESP3WrCQBSE7wt9h+UIvWs2JrZIdJWilGrBgj8PcMwe&#10;s8Hs2ZDdmvTtu0Khl8PMfMPMl4NtxI06XztWME5SEMSl0zVXCk7H9+cpCB+QNTaOScEPeVguHh/m&#10;WGjX855uh1CJCGFfoAITQltI6UtDFn3iWuLoXVxnMUTZVVJ32Ee4bWSWpq/SYs1xwWBLK0Pl9fBt&#10;FfjAH+Z8yb/OvZ40n3573a2PqVJPo+FtBiLQEP7Df+2NVpC/ZH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RwBnxQAAANwAAAAPAAAAAAAAAAAAAAAAAJgCAABkcnMv&#10;ZG93bnJldi54bWxQSwUGAAAAAAQABAD1AAAAigMAAAAA&#10;" filled="f" stroked="f" strokeweight="2pt">
                  <v:textbox>
                    <w:txbxContent>
                      <w:p w14:paraId="009FA671" w14:textId="77777777" w:rsidR="00E25F57" w:rsidRDefault="00E25F57"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group>
            </w:pict>
          </mc:Fallback>
        </mc:AlternateContent>
      </w:r>
    </w:p>
    <w:p w14:paraId="676822B0" w14:textId="77777777" w:rsidR="00F123F9" w:rsidRDefault="00F123F9">
      <w:pPr>
        <w:widowControl/>
        <w:autoSpaceDE/>
        <w:autoSpaceDN/>
        <w:adjustRightInd/>
        <w:spacing w:before="0" w:after="0" w:line="240" w:lineRule="auto"/>
        <w:rPr>
          <w:b/>
          <w:color w:val="0050A6"/>
          <w:sz w:val="32"/>
          <w:szCs w:val="36"/>
        </w:rPr>
      </w:pPr>
      <w:r>
        <w:br w:type="page"/>
      </w:r>
    </w:p>
    <w:p w14:paraId="42531BC3" w14:textId="77777777" w:rsidR="00023CC7" w:rsidRPr="00E84E9C" w:rsidRDefault="00023CC7" w:rsidP="00E84E9C">
      <w:pPr>
        <w:pStyle w:val="Heading1"/>
      </w:pPr>
      <w:bookmarkStart w:id="7" w:name="_Toc368050681"/>
      <w:r w:rsidRPr="00E84E9C">
        <w:lastRenderedPageBreak/>
        <w:t>Preface</w:t>
      </w:r>
      <w:bookmarkEnd w:id="7"/>
    </w:p>
    <w:bookmarkEnd w:id="3"/>
    <w:p w14:paraId="148E2FBC" w14:textId="77777777" w:rsidR="00140D15" w:rsidRPr="00140D15" w:rsidRDefault="00140D15" w:rsidP="00140D15">
      <w:pPr>
        <w:pStyle w:val="INDICATORTEXT"/>
        <w:ind w:left="0"/>
        <w:rPr>
          <w:lang w:eastAsia="en-GB"/>
        </w:rPr>
      </w:pPr>
      <w:r w:rsidRPr="00140D15">
        <w:rPr>
          <w:lang w:eastAsia="en-GB"/>
        </w:rPr>
        <w:t>Unless otherwise stated, assets refer exclusively to the percentage of your assets directly invested in inclusive finance. If you invest both directly and indirectly in inclusive finance, please report against the following indicators on the basis of your direct investments only. </w:t>
      </w:r>
    </w:p>
    <w:p w14:paraId="0FDB7220" w14:textId="77777777" w:rsidR="00123D01" w:rsidRDefault="00140D15" w:rsidP="00140D15">
      <w:pPr>
        <w:pStyle w:val="INDICATORTEXT"/>
        <w:ind w:left="0"/>
        <w:rPr>
          <w:lang w:eastAsia="en-GB"/>
        </w:rPr>
      </w:pPr>
      <w:r w:rsidRPr="00140D15">
        <w:rPr>
          <w:lang w:eastAsia="en-GB"/>
        </w:rPr>
        <w:t>Direct investors should report against all indicators at the level of their organisation. This requires aggregating data from individual investments, whether across individual Microfinance Institutions (MFIs), Microfinance Investment Vehicles (MIVs) managed, and/or including micro-, small- and medium-sized enterprise investments, if feasible.</w:t>
      </w:r>
    </w:p>
    <w:p w14:paraId="1696568F" w14:textId="77777777" w:rsidR="007B61C6" w:rsidRDefault="007B61C6" w:rsidP="00140D15">
      <w:pPr>
        <w:pStyle w:val="INDICATORTEXT"/>
        <w:ind w:left="0"/>
        <w:rPr>
          <w:lang w:eastAsia="en-GB"/>
        </w:rPr>
      </w:pPr>
    </w:p>
    <w:tbl>
      <w:tblPr>
        <w:tblStyle w:val="SubSectionMISCTableMANDATORY"/>
        <w:tblW w:w="9214" w:type="dxa"/>
        <w:tblInd w:w="5" w:type="dxa"/>
        <w:tblBorders>
          <w:right w:val="single" w:sz="4" w:space="0" w:color="0070C0"/>
          <w:insideV w:val="single" w:sz="4" w:space="0" w:color="FFFFFF" w:themeColor="background1"/>
        </w:tblBorders>
        <w:tblLayout w:type="fixed"/>
        <w:tblLook w:val="06A0" w:firstRow="1" w:lastRow="0" w:firstColumn="1" w:lastColumn="0" w:noHBand="1" w:noVBand="1"/>
      </w:tblPr>
      <w:tblGrid>
        <w:gridCol w:w="2127"/>
        <w:gridCol w:w="7087"/>
      </w:tblGrid>
      <w:tr w:rsidR="007B61C6" w14:paraId="59C16477" w14:textId="77777777" w:rsidTr="007B648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D6B283F" w14:textId="77777777" w:rsidR="007B61C6" w:rsidRPr="004720C4" w:rsidRDefault="00846FDD" w:rsidP="00FA5A41">
            <w:pPr>
              <w:pStyle w:val="SectionIndicatorHeaderText"/>
              <w:rPr>
                <w:rStyle w:val="IntenseEmphasis"/>
                <w:b w:val="0"/>
                <w:bCs w:val="0"/>
                <w:i w:val="0"/>
                <w:iCs w:val="0"/>
              </w:rPr>
            </w:pPr>
            <w:r>
              <w:rPr>
                <w:rStyle w:val="IntenseEmphasis"/>
                <w:b w:val="0"/>
                <w:i w:val="0"/>
                <w:color w:val="FFFFFF" w:themeColor="background1"/>
              </w:rPr>
              <w:t>IFD</w:t>
            </w:r>
          </w:p>
        </w:tc>
        <w:tc>
          <w:tcPr>
            <w:tcW w:w="7087" w:type="dxa"/>
          </w:tcPr>
          <w:p w14:paraId="66D94B55" w14:textId="77777777" w:rsidR="007B61C6" w:rsidRDefault="007B61C6"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46FDD" w:rsidRPr="00CF025D" w14:paraId="48C90438" w14:textId="77777777" w:rsidTr="007B648C">
        <w:trPr>
          <w:trHeight w:val="3005"/>
        </w:trPr>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auto"/>
          </w:tcPr>
          <w:p w14:paraId="79DA3F7F" w14:textId="77777777" w:rsidR="00846FDD" w:rsidRPr="0081366C" w:rsidRDefault="00846FDD" w:rsidP="00846FDD">
            <w:pPr>
              <w:pStyle w:val="INDICATORTEXT"/>
              <w:rPr>
                <w:b/>
                <w:szCs w:val="18"/>
              </w:rPr>
            </w:pPr>
            <w:r>
              <w:rPr>
                <w:b/>
                <w:szCs w:val="18"/>
              </w:rPr>
              <w:t>R</w:t>
            </w:r>
            <w:r w:rsidRPr="00846FDD">
              <w:rPr>
                <w:b/>
                <w:szCs w:val="18"/>
              </w:rPr>
              <w:t>etail providers / Investees</w:t>
            </w:r>
          </w:p>
          <w:p w14:paraId="58E8E4C5" w14:textId="77777777" w:rsidR="00846FDD" w:rsidRPr="0081366C" w:rsidRDefault="00846FDD" w:rsidP="00FA5A41">
            <w:pPr>
              <w:pStyle w:val="INDICATORTEXT"/>
              <w:rPr>
                <w:szCs w:val="18"/>
              </w:rPr>
            </w:pPr>
            <w:r w:rsidRPr="00846FDD">
              <w:rPr>
                <w:szCs w:val="18"/>
              </w:rPr>
              <w:t>Throughout the module, where we refer to retail providers or investees, these are the retail institutions that investors are investing in. These can be</w:t>
            </w:r>
            <w:r w:rsidRPr="00A9427D">
              <w:rPr>
                <w:color w:val="333333"/>
                <w:vertAlign w:val="superscript"/>
              </w:rPr>
              <w:footnoteReference w:id="2"/>
            </w:r>
            <w:r w:rsidRPr="00A9427D">
              <w:rPr>
                <w:rFonts w:ascii="Helvetica" w:hAnsi="Helvetica" w:cs="Helvetica"/>
                <w:color w:val="333333"/>
                <w:sz w:val="20"/>
              </w:rPr>
              <w:t>:</w:t>
            </w:r>
          </w:p>
          <w:p w14:paraId="72C93CB9" w14:textId="77777777" w:rsidR="00846FDD" w:rsidRPr="00846FDD" w:rsidRDefault="00846FDD" w:rsidP="00846FDD">
            <w:pPr>
              <w:pStyle w:val="INDICATORTEXT"/>
              <w:numPr>
                <w:ilvl w:val="0"/>
                <w:numId w:val="40"/>
              </w:numPr>
              <w:jc w:val="both"/>
              <w:rPr>
                <w:b/>
                <w:szCs w:val="18"/>
              </w:rPr>
            </w:pPr>
            <w:r w:rsidRPr="00846FDD">
              <w:rPr>
                <w:b/>
                <w:szCs w:val="18"/>
              </w:rPr>
              <w:t>Microfinance Institutions (MFIs)</w:t>
            </w:r>
            <w:r>
              <w:rPr>
                <w:b/>
                <w:szCs w:val="18"/>
              </w:rPr>
              <w:t xml:space="preserve">: </w:t>
            </w:r>
            <w:r w:rsidRPr="00846FDD">
              <w:rPr>
                <w:szCs w:val="18"/>
              </w:rPr>
              <w:t>aim to reach low-income households with an increasing variety of financial services including, but not limited to, financing for their microenterprises. MFIs include banks, regulated non-bank financial institutions (NBFI), savings and loan cooperatives and not-for-profit organisations.</w:t>
            </w:r>
          </w:p>
          <w:p w14:paraId="76CB9BF6" w14:textId="77777777" w:rsidR="00846FDD" w:rsidRPr="00846FDD" w:rsidRDefault="00846FDD" w:rsidP="00846FDD">
            <w:pPr>
              <w:pStyle w:val="INDICATORTEXT"/>
              <w:numPr>
                <w:ilvl w:val="0"/>
                <w:numId w:val="40"/>
              </w:numPr>
              <w:jc w:val="both"/>
              <w:rPr>
                <w:b/>
                <w:szCs w:val="18"/>
              </w:rPr>
            </w:pPr>
            <w:r w:rsidRPr="00846FDD">
              <w:rPr>
                <w:b/>
                <w:szCs w:val="18"/>
              </w:rPr>
              <w:t>Non-specialised Microfinance Service Providers</w:t>
            </w:r>
            <w:r>
              <w:rPr>
                <w:b/>
                <w:szCs w:val="18"/>
              </w:rPr>
              <w:t xml:space="preserve">: </w:t>
            </w:r>
            <w:r w:rsidRPr="00846FDD">
              <w:rPr>
                <w:szCs w:val="18"/>
              </w:rPr>
              <w:t>such as commercial, savings and postal banks and other institutions that provide financial services to poor and low-income clients, but whose principal business is not microfinance.</w:t>
            </w:r>
          </w:p>
          <w:p w14:paraId="7BFF4494" w14:textId="77777777" w:rsidR="00846FDD" w:rsidRPr="0081366C" w:rsidRDefault="00846FDD" w:rsidP="00846FDD">
            <w:pPr>
              <w:pStyle w:val="INDICATORTEXT"/>
              <w:numPr>
                <w:ilvl w:val="0"/>
                <w:numId w:val="40"/>
              </w:numPr>
              <w:jc w:val="both"/>
              <w:rPr>
                <w:szCs w:val="18"/>
              </w:rPr>
            </w:pPr>
            <w:r w:rsidRPr="00846FDD">
              <w:rPr>
                <w:b/>
                <w:szCs w:val="18"/>
              </w:rPr>
              <w:t>Holding Companies</w:t>
            </w:r>
            <w:r>
              <w:rPr>
                <w:b/>
                <w:szCs w:val="18"/>
              </w:rPr>
              <w:t xml:space="preserve">: </w:t>
            </w:r>
            <w:r w:rsidRPr="00846FDD">
              <w:rPr>
                <w:szCs w:val="18"/>
              </w:rPr>
              <w:t>provide financing and technical assistance to microfinance institutions. They usually hold a majority stake in their investees and are generally investible only by private invitation.</w:t>
            </w:r>
          </w:p>
        </w:tc>
      </w:tr>
    </w:tbl>
    <w:p w14:paraId="2A89CB56" w14:textId="77777777" w:rsidR="00013A82" w:rsidRPr="007C7583" w:rsidRDefault="00013A82" w:rsidP="00013A82">
      <w:pPr>
        <w:pStyle w:val="Heading1"/>
      </w:pPr>
      <w:r w:rsidRPr="00D36D08">
        <w:t>Summary of</w:t>
      </w:r>
      <w:r>
        <w:t xml:space="preserve"> </w:t>
      </w:r>
      <w:r w:rsidRPr="00D36D08">
        <w:t>updates</w:t>
      </w:r>
    </w:p>
    <w:p w14:paraId="034A635C" w14:textId="77777777" w:rsidR="00013A82" w:rsidRDefault="00013A82" w:rsidP="00013A82">
      <w:pPr>
        <w:pStyle w:val="INDICATORTEXT"/>
        <w:spacing w:line="276" w:lineRule="auto"/>
      </w:pPr>
      <w:r>
        <w:rPr>
          <w:lang w:eastAsia="en-GB"/>
        </w:rPr>
        <w:t xml:space="preserve">The Reporting Framework has not changed significantly since 2013-14. Some minor amendments have been made to improve data quality or assessment. The guidance has also been clarified throughout. </w:t>
      </w:r>
    </w:p>
    <w:tbl>
      <w:tblPr>
        <w:tblStyle w:val="SubSubSectionMISCTableMANDATORY"/>
        <w:tblW w:w="4921" w:type="pct"/>
        <w:tblInd w:w="137" w:type="dxa"/>
        <w:tblLook w:val="04A0" w:firstRow="1" w:lastRow="0" w:firstColumn="1" w:lastColumn="0" w:noHBand="0" w:noVBand="1"/>
      </w:tblPr>
      <w:tblGrid>
        <w:gridCol w:w="1985"/>
        <w:gridCol w:w="6536"/>
      </w:tblGrid>
      <w:tr w:rsidR="00013A82" w14:paraId="1881C41A" w14:textId="77777777" w:rsidTr="00040C8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57D26DFA" w14:textId="77777777" w:rsidR="00013A82" w:rsidRPr="00702048" w:rsidRDefault="00013A82" w:rsidP="00040C87">
            <w:pPr>
              <w:widowControl/>
              <w:autoSpaceDE/>
              <w:autoSpaceDN/>
              <w:adjustRightInd/>
              <w:spacing w:before="40" w:after="80" w:line="276" w:lineRule="auto"/>
            </w:pPr>
            <w:r>
              <w:rPr>
                <w:rStyle w:val="IntenseEmphasis"/>
                <w:i w:val="0"/>
                <w:color w:val="FFFFFF" w:themeColor="background1"/>
              </w:rPr>
              <w:t xml:space="preserve">Indicator </w:t>
            </w:r>
          </w:p>
        </w:tc>
        <w:tc>
          <w:tcPr>
            <w:tcW w:w="3835" w:type="pct"/>
          </w:tcPr>
          <w:p w14:paraId="3ED1FA72" w14:textId="77777777" w:rsidR="00013A82" w:rsidRDefault="00013A82" w:rsidP="00040C87">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013A82" w14:paraId="0197B194" w14:textId="77777777" w:rsidTr="00040C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454CE75F" w14:textId="6ADBEC7A" w:rsidR="00013A82" w:rsidRPr="00D36D08" w:rsidRDefault="00013A82">
            <w:pPr>
              <w:widowControl/>
              <w:autoSpaceDE/>
              <w:autoSpaceDN/>
              <w:adjustRightInd/>
              <w:spacing w:before="40" w:after="80" w:line="276" w:lineRule="auto"/>
              <w:rPr>
                <w:i/>
              </w:rPr>
            </w:pPr>
            <w:r>
              <w:rPr>
                <w:rStyle w:val="IntenseEmphasis"/>
                <w:i w:val="0"/>
                <w:color w:val="595959"/>
                <w:sz w:val="18"/>
                <w:szCs w:val="18"/>
              </w:rPr>
              <w:t>IFD 32</w:t>
            </w:r>
            <w:r w:rsidR="005C7B5F">
              <w:rPr>
                <w:rStyle w:val="IntenseEmphasis"/>
                <w:i w:val="0"/>
                <w:color w:val="595959"/>
                <w:sz w:val="18"/>
                <w:szCs w:val="18"/>
              </w:rPr>
              <w:t>.1</w:t>
            </w:r>
          </w:p>
        </w:tc>
        <w:tc>
          <w:tcPr>
            <w:tcW w:w="3835" w:type="pct"/>
            <w:tcBorders>
              <w:bottom w:val="single" w:sz="4" w:space="0" w:color="A6A6A6"/>
            </w:tcBorders>
          </w:tcPr>
          <w:p w14:paraId="3254FDC1" w14:textId="50D3B192" w:rsidR="00013A82" w:rsidRPr="00D36D08" w:rsidRDefault="00013A8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F3454E">
              <w:rPr>
                <w:color w:val="595959"/>
                <w:sz w:val="18"/>
              </w:rPr>
              <w:t xml:space="preserve">‘Council for Microfinance Equity Funds (CMEF)’ </w:t>
            </w:r>
            <w:r>
              <w:rPr>
                <w:color w:val="595959"/>
                <w:sz w:val="18"/>
              </w:rPr>
              <w:t xml:space="preserve">has been replaced with </w:t>
            </w:r>
            <w:r w:rsidRPr="00F3454E">
              <w:rPr>
                <w:color w:val="595959"/>
                <w:sz w:val="18"/>
              </w:rPr>
              <w:t>‘Financial Inclusion Equity Council (formerly CMEF)’</w:t>
            </w:r>
          </w:p>
        </w:tc>
      </w:tr>
      <w:tr w:rsidR="00013A82" w14:paraId="1423C833" w14:textId="77777777" w:rsidTr="00040C87">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16C4FE14" w14:textId="77777777" w:rsidR="00013A82" w:rsidRPr="00D36D08" w:rsidRDefault="00013A82" w:rsidP="00040C8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Prefilling</w:t>
            </w:r>
          </w:p>
        </w:tc>
        <w:tc>
          <w:tcPr>
            <w:tcW w:w="3835" w:type="pct"/>
            <w:tcBorders>
              <w:top w:val="single" w:sz="4" w:space="0" w:color="A6A6A6"/>
              <w:bottom w:val="single" w:sz="4" w:space="0" w:color="0082C8"/>
            </w:tcBorders>
          </w:tcPr>
          <w:p w14:paraId="482D7D11" w14:textId="0CDE0894" w:rsidR="00013A82" w:rsidRPr="00D36D08" w:rsidRDefault="00013A82" w:rsidP="00F3454E">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Prefilling is enabled for all indicators in this module. </w:t>
            </w:r>
          </w:p>
        </w:tc>
      </w:tr>
    </w:tbl>
    <w:p w14:paraId="3BC409E5" w14:textId="77777777" w:rsidR="00013A82" w:rsidRDefault="00013A82" w:rsidP="00013A82">
      <w:pPr>
        <w:widowControl/>
        <w:autoSpaceDE/>
        <w:autoSpaceDN/>
        <w:adjustRightInd/>
        <w:spacing w:before="0" w:after="0" w:line="240" w:lineRule="auto"/>
        <w:sectPr w:rsidR="00013A82" w:rsidSect="00644696">
          <w:headerReference w:type="default" r:id="rId26"/>
          <w:headerReference w:type="first" r:id="rId27"/>
          <w:footerReference w:type="first" r:id="rId2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362B8922" w14:textId="77777777" w:rsidTr="00507595">
        <w:trPr>
          <w:cnfStyle w:val="100000000000" w:firstRow="1" w:lastRow="0" w:firstColumn="0" w:lastColumn="0" w:oddVBand="0" w:evenVBand="0" w:oddHBand="0" w:evenHBand="0" w:firstRowFirstColumn="0" w:firstRowLastColumn="0" w:lastRowFirstColumn="0" w:lastRowLastColumn="0"/>
        </w:trPr>
        <w:tc>
          <w:tcPr>
            <w:tcW w:w="9129" w:type="dxa"/>
          </w:tcPr>
          <w:p w14:paraId="21FDB4A3"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3B43D771" w14:textId="77777777" w:rsidTr="00507595">
        <w:trPr>
          <w:cnfStyle w:val="010000000000" w:firstRow="0" w:lastRow="1" w:firstColumn="0" w:lastColumn="0" w:oddVBand="0" w:evenVBand="0" w:oddHBand="0" w:evenHBand="0" w:firstRowFirstColumn="0" w:firstRowLastColumn="0" w:lastRowFirstColumn="0" w:lastRowLastColumn="0"/>
        </w:trPr>
        <w:tc>
          <w:tcPr>
            <w:tcW w:w="9129" w:type="dxa"/>
          </w:tcPr>
          <w:p w14:paraId="681F95FC" w14:textId="77777777" w:rsidR="00151247" w:rsidRPr="00BF74E2" w:rsidRDefault="00227A0D" w:rsidP="00151247">
            <w:pPr>
              <w:pStyle w:val="Heading2"/>
              <w:outlineLvl w:val="1"/>
              <w:rPr>
                <w:rStyle w:val="IntenseEmphasis"/>
                <w:i w:val="0"/>
                <w:iCs w:val="0"/>
                <w:color w:val="008CD0"/>
              </w:rPr>
            </w:pPr>
            <w:bookmarkStart w:id="8" w:name="_Toc368050682"/>
            <w:r>
              <w:t>Context</w:t>
            </w:r>
            <w:bookmarkEnd w:id="8"/>
          </w:p>
        </w:tc>
      </w:tr>
    </w:tbl>
    <w:p w14:paraId="3667FCEA" w14:textId="77777777" w:rsidR="00846FDD" w:rsidRDefault="00846FDD" w:rsidP="00846FDD">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46FDD" w14:paraId="28821941"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33C547"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3CBB17B"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68C5A02"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31472DA"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846FDD" w14:paraId="31346B3C"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B71E982"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IFD 01</w:t>
            </w:r>
          </w:p>
        </w:tc>
        <w:tc>
          <w:tcPr>
            <w:tcW w:w="3402" w:type="dxa"/>
            <w:shd w:val="clear" w:color="auto" w:fill="888888"/>
          </w:tcPr>
          <w:p w14:paraId="5ADD0FCA" w14:textId="77777777" w:rsidR="00846FDD" w:rsidRPr="00903B6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71B8491" w14:textId="77777777" w:rsidR="00846FDD" w:rsidRPr="00E4172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78BFFEF"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217B961" w14:textId="77777777" w:rsidR="00846FDD" w:rsidRDefault="00846FDD" w:rsidP="00846FDD">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846FDD" w14:paraId="5F2F6B97"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34CC396" w14:textId="77777777" w:rsidR="00846FDD" w:rsidRPr="00903B63" w:rsidRDefault="00846FDD"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E4C8AAD" w14:textId="77777777" w:rsidR="00846FDD" w:rsidRPr="00903B63" w:rsidRDefault="00846FDD"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1FA758A1"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C8A11F7" w14:textId="77777777" w:rsidR="00846FDD" w:rsidRDefault="00846FDD" w:rsidP="00FA5A41">
            <w:pPr>
              <w:pStyle w:val="INDICATORNUMBER"/>
              <w:rPr>
                <w:rStyle w:val="IntenseEmphasis"/>
                <w:b/>
                <w:bCs w:val="0"/>
                <w:i w:val="0"/>
                <w:iCs w:val="0"/>
              </w:rPr>
            </w:pPr>
            <w:r>
              <w:rPr>
                <w:rStyle w:val="IntenseEmphasis"/>
                <w:b/>
                <w:bCs w:val="0"/>
                <w:i w:val="0"/>
                <w:iCs w:val="0"/>
                <w:color w:val="595959"/>
              </w:rPr>
              <w:t>IFD 01.1</w:t>
            </w:r>
          </w:p>
        </w:tc>
        <w:tc>
          <w:tcPr>
            <w:tcW w:w="8080" w:type="dxa"/>
            <w:gridSpan w:val="2"/>
            <w:tcBorders>
              <w:top w:val="nil"/>
              <w:right w:val="single" w:sz="4" w:space="0" w:color="595959" w:themeColor="text1" w:themeTint="A6"/>
            </w:tcBorders>
          </w:tcPr>
          <w:p w14:paraId="6DA933DD" w14:textId="77777777" w:rsidR="00846FDD" w:rsidRPr="00392499" w:rsidRDefault="00846FDD" w:rsidP="00846FD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46FDD">
              <w:rPr>
                <w:bCs/>
                <w:szCs w:val="18"/>
              </w:rPr>
              <w:t>Indicate if you have a distinct mission and investment objective for your investment in inclusive finance.</w:t>
            </w:r>
          </w:p>
        </w:tc>
      </w:tr>
      <w:tr w:rsidR="00846FDD" w14:paraId="301D2874" w14:textId="77777777" w:rsidTr="00846FDD">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76A9D4B2" w14:textId="77777777" w:rsidR="00846FDD" w:rsidRPr="00AE100E" w:rsidRDefault="00846FDD"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2C20AE35" w14:textId="77777777" w:rsidR="00846FDD" w:rsidRPr="005308EE"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31831C7" w14:textId="77777777" w:rsidR="00846FDD" w:rsidRPr="00B734A4"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46FDD" w14:paraId="2C7BD980"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377669C" w14:textId="77777777" w:rsidR="00846FDD" w:rsidRPr="00B734A4" w:rsidRDefault="00846FDD" w:rsidP="00FA5A41">
            <w:pPr>
              <w:pStyle w:val="INDICATORNUMBER"/>
              <w:rPr>
                <w:b w:val="0"/>
                <w:i/>
                <w:color w:val="FFFFFF" w:themeColor="background1"/>
              </w:rPr>
            </w:pPr>
            <w:r w:rsidRPr="00B734A4">
              <w:rPr>
                <w:rStyle w:val="IntenseEmphasis"/>
                <w:b/>
                <w:i w:val="0"/>
                <w:color w:val="595959"/>
              </w:rPr>
              <w:t>IF</w:t>
            </w:r>
            <w:r>
              <w:rPr>
                <w:rStyle w:val="IntenseEmphasis"/>
                <w:b/>
                <w:i w:val="0"/>
                <w:color w:val="595959"/>
              </w:rPr>
              <w:t>D 01.2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4CD5485B" w14:textId="77777777" w:rsidR="00846FDD" w:rsidRPr="00986592"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846FDD">
              <w:rPr>
                <w:bCs/>
                <w:szCs w:val="18"/>
              </w:rPr>
              <w:t>Describe your inclusive finance mission and investment objective.</w:t>
            </w:r>
          </w:p>
        </w:tc>
      </w:tr>
      <w:tr w:rsidR="00846FDD" w14:paraId="50DB221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039430" w14:textId="77777777" w:rsidR="00846FDD" w:rsidRPr="00B734A4" w:rsidRDefault="00846FDD" w:rsidP="00FA5A41">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508C07D" w14:textId="77777777" w:rsidR="00846FDD" w:rsidRPr="00986592" w:rsidRDefault="00846FDD" w:rsidP="00FA5A4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46FDD" w14:paraId="7E435B15"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C917BC9" w14:textId="77777777" w:rsidR="00846FDD" w:rsidRPr="00B734A4" w:rsidRDefault="00846FDD" w:rsidP="00FE6F09">
            <w:pPr>
              <w:pStyle w:val="INDICATORNUMBER"/>
              <w:rPr>
                <w:rStyle w:val="IntenseEmphasis"/>
                <w:b/>
                <w:i w:val="0"/>
                <w:color w:val="595959"/>
              </w:rPr>
            </w:pPr>
            <w:r>
              <w:rPr>
                <w:rStyle w:val="IntenseEmphasis"/>
                <w:b/>
                <w:i w:val="0"/>
                <w:color w:val="595959"/>
              </w:rPr>
              <w:t>IF</w:t>
            </w:r>
            <w:r w:rsidR="00FE6F09">
              <w:rPr>
                <w:rStyle w:val="IntenseEmphasis"/>
                <w:b/>
                <w:i w:val="0"/>
                <w:color w:val="595959"/>
              </w:rPr>
              <w:t>D 01.3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1EFD011A" w14:textId="77777777" w:rsidR="00846FDD" w:rsidRPr="006D231C"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846FDD" w14:paraId="5A19C08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A3F8A8D" w14:textId="77777777" w:rsidR="00846FDD" w:rsidRDefault="00846FDD"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8FDF5A0" w14:textId="77777777" w:rsidR="00846FDD" w:rsidRPr="006D231C" w:rsidRDefault="00846FDD"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10025C6" w14:textId="77777777" w:rsidR="00846FDD" w:rsidRDefault="00846FDD" w:rsidP="00846FDD">
      <w:pPr>
        <w:pStyle w:val="INDICATORNUMBER"/>
      </w:pPr>
    </w:p>
    <w:p w14:paraId="19D10282" w14:textId="77777777" w:rsidR="00AF23D3" w:rsidRDefault="00AF23D3">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F23D3" w14:paraId="005A6A75"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0FC0A4"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09FC8C"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6ACF19D"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C36BD03"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AF23D3" w14:paraId="5B6761D3"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DEBF46D"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IFD 02</w:t>
            </w:r>
          </w:p>
        </w:tc>
        <w:tc>
          <w:tcPr>
            <w:tcW w:w="3402" w:type="dxa"/>
            <w:shd w:val="clear" w:color="auto" w:fill="888888"/>
          </w:tcPr>
          <w:p w14:paraId="42BEBAEE" w14:textId="77777777" w:rsidR="00AF23D3" w:rsidRPr="00903B6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15CE4D6" w14:textId="77777777" w:rsidR="00AF23D3" w:rsidRPr="00E4172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B18358"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79C305F" w14:textId="77777777" w:rsidR="00AF23D3" w:rsidRDefault="00AF23D3" w:rsidP="00AF23D3">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F23D3" w14:paraId="48B280FE"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FB84634" w14:textId="77777777" w:rsidR="00AF23D3" w:rsidRPr="00903B63" w:rsidRDefault="00AF23D3"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278B20EA" w14:textId="77777777" w:rsidR="00AF23D3" w:rsidRPr="00903B63" w:rsidRDefault="00AF23D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F23D3" w14:paraId="0DDAA69B" w14:textId="77777777" w:rsidTr="007F52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8825544" w14:textId="77777777" w:rsidR="00AF23D3" w:rsidRDefault="00AF23D3" w:rsidP="00FA5A41">
            <w:pPr>
              <w:pStyle w:val="INDICATORNUMBER"/>
              <w:rPr>
                <w:rStyle w:val="IntenseEmphasis"/>
                <w:b/>
                <w:bCs w:val="0"/>
                <w:i w:val="0"/>
                <w:iCs w:val="0"/>
              </w:rPr>
            </w:pPr>
            <w:r>
              <w:rPr>
                <w:rStyle w:val="IntenseEmphasis"/>
                <w:b/>
                <w:bCs w:val="0"/>
                <w:i w:val="0"/>
                <w:iCs w:val="0"/>
                <w:color w:val="595959"/>
              </w:rPr>
              <w:t>IFD 02.1</w:t>
            </w:r>
          </w:p>
        </w:tc>
        <w:tc>
          <w:tcPr>
            <w:tcW w:w="8080" w:type="dxa"/>
            <w:tcBorders>
              <w:top w:val="nil"/>
              <w:right w:val="single" w:sz="4" w:space="0" w:color="595959" w:themeColor="text1" w:themeTint="A6"/>
            </w:tcBorders>
          </w:tcPr>
          <w:p w14:paraId="71E08C2E" w14:textId="77777777" w:rsidR="00AF23D3" w:rsidRPr="00392499" w:rsidRDefault="00AF23D3"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F23D3">
              <w:rPr>
                <w:bCs/>
                <w:szCs w:val="18"/>
              </w:rPr>
              <w:t>Provide a brief description of the governance and management structures and processes you have in place for your responsible investment activities and implementation of the PIIF.</w:t>
            </w:r>
          </w:p>
        </w:tc>
      </w:tr>
      <w:tr w:rsidR="007F5289" w14:paraId="449A02BE" w14:textId="77777777" w:rsidTr="007F5289">
        <w:trPr>
          <w:trHeight w:val="36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3BFEE7C7" w14:textId="77777777" w:rsidR="007F5289" w:rsidRPr="00AE100E" w:rsidRDefault="007F5289" w:rsidP="00FA5A41">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234FCB23" w14:textId="77777777" w:rsidR="007F5289" w:rsidRPr="00F97B5C" w:rsidRDefault="007F5289" w:rsidP="00F97B5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 w:val="20"/>
              </w:rPr>
            </w:pPr>
          </w:p>
        </w:tc>
      </w:tr>
      <w:tr w:rsidR="007F5289" w14:paraId="7C063FC0" w14:textId="77777777" w:rsidTr="007F5289">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7F7F7F" w:themeColor="text1" w:themeTint="80"/>
            </w:tcBorders>
          </w:tcPr>
          <w:p w14:paraId="60BC5EAA" w14:textId="77777777" w:rsidR="007F5289" w:rsidRPr="00AE100E" w:rsidRDefault="007F5289" w:rsidP="00FA5A41">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7F7F7F" w:themeColor="text1" w:themeTint="80"/>
              <w:right w:val="single" w:sz="4" w:space="0" w:color="595959" w:themeColor="text1" w:themeTint="A6"/>
            </w:tcBorders>
            <w:shd w:val="clear" w:color="auto" w:fill="auto"/>
          </w:tcPr>
          <w:p w14:paraId="76F6691F" w14:textId="77777777" w:rsidR="007F5289" w:rsidRPr="00ED25EB" w:rsidRDefault="007F5289" w:rsidP="00ED25EB">
            <w:pPr>
              <w:cnfStyle w:val="000000100000" w:firstRow="0" w:lastRow="0" w:firstColumn="0" w:lastColumn="0" w:oddVBand="0" w:evenVBand="0" w:oddHBand="1" w:evenHBand="0" w:firstRowFirstColumn="0" w:firstRowLastColumn="0" w:lastRowFirstColumn="0" w:lastRowLastColumn="0"/>
              <w:rPr>
                <w:bCs/>
                <w:color w:val="595959"/>
                <w:sz w:val="18"/>
                <w:szCs w:val="18"/>
              </w:rPr>
            </w:pPr>
            <w:r w:rsidRPr="00ED25EB">
              <w:rPr>
                <w:bCs/>
                <w:color w:val="808080" w:themeColor="background1" w:themeShade="80"/>
                <w:szCs w:val="18"/>
              </w:rPr>
              <w:sym w:font="Wingdings" w:char="F071"/>
            </w:r>
            <w:r w:rsidRPr="00F97B5C">
              <w:rPr>
                <w:bCs/>
                <w:szCs w:val="18"/>
              </w:rPr>
              <w:t xml:space="preserve"> </w:t>
            </w:r>
            <w:r w:rsidRPr="00ED25EB">
              <w:rPr>
                <w:bCs/>
                <w:color w:val="595959"/>
                <w:sz w:val="18"/>
                <w:szCs w:val="18"/>
              </w:rPr>
              <w:t>I would like to attach an organisation chart</w:t>
            </w:r>
            <w:r w:rsidR="00ED25EB" w:rsidRPr="00ED25EB">
              <w:rPr>
                <w:bCs/>
                <w:color w:val="595959"/>
                <w:sz w:val="18"/>
                <w:szCs w:val="18"/>
              </w:rPr>
              <w:t xml:space="preserve"> (the following image formats can be uploaded: .jpg, .png,.bmp and .gif)</w:t>
            </w:r>
          </w:p>
        </w:tc>
      </w:tr>
    </w:tbl>
    <w:p w14:paraId="55B137E2" w14:textId="77777777" w:rsidR="00AB6742" w:rsidRDefault="00AB6742" w:rsidP="00AB674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B6742" w14:paraId="7B10DEA9"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C2BAABF" w14:textId="77777777" w:rsidR="00AB6742" w:rsidRPr="00191BC1" w:rsidRDefault="00AB6742" w:rsidP="00AB6742">
            <w:pPr>
              <w:pStyle w:val="SectionIndicatorHeaderText"/>
              <w:rPr>
                <w:rStyle w:val="IntenseEmphasis"/>
                <w:b w:val="0"/>
                <w:bCs w:val="0"/>
                <w:i w:val="0"/>
                <w:iCs w:val="0"/>
                <w:color w:val="FFFFFF" w:themeColor="background1"/>
              </w:rPr>
            </w:pPr>
            <w:r>
              <w:rPr>
                <w:rStyle w:val="IntenseEmphasis"/>
                <w:b w:val="0"/>
                <w:i w:val="0"/>
                <w:color w:val="FFFFFF" w:themeColor="background1"/>
              </w:rPr>
              <w:t>IFD 02</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D2E8E6C" w14:textId="77777777" w:rsidR="00AB6742" w:rsidRPr="00191BC1" w:rsidRDefault="00AB674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B6742" w:rsidRPr="00CF025D" w14:paraId="5E4B9400" w14:textId="77777777" w:rsidTr="00AB6742">
        <w:trPr>
          <w:trHeight w:val="119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81E8377" w14:textId="77777777" w:rsidR="00AB6742" w:rsidRPr="000D72DF" w:rsidRDefault="00AB6742" w:rsidP="00FA5A41">
            <w:pPr>
              <w:pStyle w:val="INDICATORNUMBER"/>
              <w:rPr>
                <w:rStyle w:val="IntenseEmphasis"/>
                <w:b/>
                <w:bCs w:val="0"/>
                <w:i w:val="0"/>
                <w:iCs w:val="0"/>
              </w:rPr>
            </w:pPr>
            <w:r>
              <w:rPr>
                <w:rStyle w:val="IntenseEmphasis"/>
                <w:b/>
                <w:bCs w:val="0"/>
                <w:i w:val="0"/>
                <w:iCs w:val="0"/>
                <w:color w:val="595959"/>
              </w:rPr>
              <w:t>IFD 02</w:t>
            </w:r>
          </w:p>
        </w:tc>
        <w:tc>
          <w:tcPr>
            <w:tcW w:w="8080" w:type="dxa"/>
            <w:tcBorders>
              <w:top w:val="single" w:sz="4" w:space="0" w:color="A6A6A6" w:themeColor="background1" w:themeShade="A6"/>
              <w:left w:val="single" w:sz="4" w:space="0" w:color="7F7F7F" w:themeColor="text1" w:themeTint="80"/>
            </w:tcBorders>
          </w:tcPr>
          <w:p w14:paraId="7D723F5F" w14:textId="77777777" w:rsidR="00022FB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You may wish to include a discussion of</w:t>
            </w:r>
            <w:r w:rsidR="00022FB2">
              <w:rPr>
                <w:bCs/>
                <w:szCs w:val="18"/>
              </w:rPr>
              <w:t>:</w:t>
            </w:r>
            <w:r w:rsidRPr="00AB6742">
              <w:rPr>
                <w:bCs/>
                <w:szCs w:val="18"/>
              </w:rPr>
              <w:t xml:space="preserve"> </w:t>
            </w:r>
          </w:p>
          <w:p w14:paraId="27D82ED3"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the role and responsibility of your board; </w:t>
            </w:r>
          </w:p>
          <w:p w14:paraId="263175F7"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any formal oversight bodies for responsible investment; </w:t>
            </w:r>
          </w:p>
          <w:p w14:paraId="024C9DD0"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who within the organisation has day-to-day oversight of your responsible investment activities; </w:t>
            </w:r>
          </w:p>
          <w:p w14:paraId="247B882B"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the how and how frequently responsible investment performance is reviewed. </w:t>
            </w:r>
          </w:p>
          <w:p w14:paraId="1F4CEE2C" w14:textId="77777777" w:rsidR="00AB674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This information could include an organisational chart.</w:t>
            </w:r>
          </w:p>
          <w:p w14:paraId="107A5153" w14:textId="77777777" w:rsidR="008D46C7" w:rsidRPr="00B01D44" w:rsidRDefault="008D46C7" w:rsidP="008D46C7">
            <w:pPr>
              <w:pStyle w:val="INDICATORTEXT"/>
              <w:jc w:val="both"/>
              <w:cnfStyle w:val="000000000000" w:firstRow="0" w:lastRow="0" w:firstColumn="0" w:lastColumn="0" w:oddVBand="0" w:evenVBand="0" w:oddHBand="0" w:evenHBand="0" w:firstRowFirstColumn="0" w:firstRowLastColumn="0" w:lastRowFirstColumn="0" w:lastRowLastColumn="0"/>
            </w:pPr>
            <w:r w:rsidRPr="00AB6742">
              <w:rPr>
                <w:bCs/>
                <w:szCs w:val="18"/>
              </w:rPr>
              <w:t>If you report</w:t>
            </w:r>
            <w:r>
              <w:rPr>
                <w:bCs/>
                <w:szCs w:val="18"/>
              </w:rPr>
              <w:t xml:space="preserve"> against the </w:t>
            </w:r>
            <w:r>
              <w:rPr>
                <w:bCs/>
                <w:i/>
                <w:szCs w:val="18"/>
              </w:rPr>
              <w:t>Overarching Approach (OA)</w:t>
            </w:r>
            <w:r w:rsidRPr="00AB6742">
              <w:rPr>
                <w:bCs/>
                <w:szCs w:val="18"/>
              </w:rPr>
              <w:t xml:space="preserve"> module, this indicator will </w:t>
            </w:r>
            <w:r>
              <w:rPr>
                <w:bCs/>
                <w:szCs w:val="18"/>
              </w:rPr>
              <w:t>partly overlap with the information reported in OA</w:t>
            </w:r>
            <w:r w:rsidRPr="00AB6742">
              <w:rPr>
                <w:bCs/>
                <w:szCs w:val="18"/>
              </w:rPr>
              <w:t>.</w:t>
            </w:r>
            <w:r>
              <w:rPr>
                <w:bCs/>
                <w:szCs w:val="18"/>
              </w:rPr>
              <w:t xml:space="preserve"> Reference </w:t>
            </w:r>
            <w:r w:rsidR="009B4A6B">
              <w:rPr>
                <w:bCs/>
                <w:szCs w:val="18"/>
              </w:rPr>
              <w:t xml:space="preserve">here, </w:t>
            </w:r>
            <w:r>
              <w:rPr>
                <w:bCs/>
                <w:szCs w:val="18"/>
              </w:rPr>
              <w:t>where necessary</w:t>
            </w:r>
            <w:r w:rsidR="009B4A6B">
              <w:rPr>
                <w:bCs/>
                <w:szCs w:val="18"/>
              </w:rPr>
              <w:t>,</w:t>
            </w:r>
            <w:r>
              <w:rPr>
                <w:bCs/>
                <w:szCs w:val="18"/>
              </w:rPr>
              <w:t xml:space="preserve"> indicators and your reported information in the OA module. </w:t>
            </w:r>
          </w:p>
        </w:tc>
      </w:tr>
    </w:tbl>
    <w:p w14:paraId="7D9F3750" w14:textId="77777777" w:rsidR="00AB6742" w:rsidRDefault="00AB6742">
      <w:pPr>
        <w:widowControl/>
        <w:autoSpaceDE/>
        <w:autoSpaceDN/>
        <w:adjustRightInd/>
        <w:spacing w:before="0" w:after="0" w:line="240" w:lineRule="auto"/>
      </w:pPr>
    </w:p>
    <w:p w14:paraId="797036D6" w14:textId="77777777" w:rsidR="007853CF" w:rsidRDefault="007853CF">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853CF" w14:paraId="5A7317AF"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0B94C61"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52C3D59"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9BD1E91"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21A81C6"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7853CF" w14:paraId="7C23C502"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EF1C0"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IFD 03</w:t>
            </w:r>
          </w:p>
        </w:tc>
        <w:tc>
          <w:tcPr>
            <w:tcW w:w="3402" w:type="dxa"/>
            <w:shd w:val="clear" w:color="auto" w:fill="888888"/>
          </w:tcPr>
          <w:p w14:paraId="5F511331" w14:textId="77777777" w:rsidR="007853CF" w:rsidRPr="00903B6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5507A48" w14:textId="77777777" w:rsidR="007853CF" w:rsidRPr="00E4172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6B83A2B"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EB6D52E" w14:textId="77777777" w:rsidR="007853CF" w:rsidRDefault="007853CF" w:rsidP="007853C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853CF" w14:paraId="567AABD5"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393460" w14:textId="77777777" w:rsidR="007853CF" w:rsidRPr="00903B63" w:rsidRDefault="007853CF"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5A587CF" w14:textId="77777777" w:rsidR="007853CF" w:rsidRPr="00903B63"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853CF" w14:paraId="7CFF0DD8"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DB05AA3" w14:textId="77777777" w:rsidR="007853CF" w:rsidRDefault="007853CF" w:rsidP="00FA5A41">
            <w:pPr>
              <w:pStyle w:val="INDICATORNUMBER"/>
              <w:rPr>
                <w:rStyle w:val="IntenseEmphasis"/>
                <w:b/>
                <w:bCs w:val="0"/>
                <w:i w:val="0"/>
                <w:iCs w:val="0"/>
              </w:rPr>
            </w:pPr>
            <w:r>
              <w:rPr>
                <w:rStyle w:val="IntenseEmphasis"/>
                <w:b/>
                <w:bCs w:val="0"/>
                <w:i w:val="0"/>
                <w:iCs w:val="0"/>
                <w:color w:val="595959"/>
              </w:rPr>
              <w:t>IFD 03.1</w:t>
            </w:r>
          </w:p>
        </w:tc>
        <w:tc>
          <w:tcPr>
            <w:tcW w:w="8080" w:type="dxa"/>
            <w:gridSpan w:val="2"/>
            <w:tcBorders>
              <w:top w:val="nil"/>
              <w:right w:val="single" w:sz="4" w:space="0" w:color="595959" w:themeColor="text1" w:themeTint="A6"/>
            </w:tcBorders>
          </w:tcPr>
          <w:p w14:paraId="1DCAC2C1" w14:textId="77777777" w:rsidR="007853CF" w:rsidRPr="00392499" w:rsidRDefault="007853CF" w:rsidP="007853C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853CF">
              <w:rPr>
                <w:bCs/>
                <w:szCs w:val="18"/>
              </w:rPr>
              <w:t xml:space="preserve">Indicate if you set social targets for your organisation, specific to inclusive finance. </w:t>
            </w:r>
          </w:p>
        </w:tc>
      </w:tr>
      <w:tr w:rsidR="007853CF" w14:paraId="1F9E0BCA" w14:textId="77777777" w:rsidTr="00FA5A41">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55195784" w14:textId="77777777" w:rsidR="007853CF" w:rsidRPr="00AE100E" w:rsidRDefault="007853CF"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1A58C4AA" w14:textId="77777777" w:rsidR="007853CF" w:rsidRPr="005308EE"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B9C12F3" w14:textId="77777777" w:rsidR="007853CF" w:rsidRPr="00B734A4"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853CF" w14:paraId="000B1244"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E38D367" w14:textId="77777777" w:rsidR="007853CF" w:rsidRPr="00B734A4" w:rsidRDefault="007853CF" w:rsidP="00FA5A41">
            <w:pPr>
              <w:pStyle w:val="INDICATORNUMBER"/>
              <w:rPr>
                <w:rStyle w:val="IntenseEmphasis"/>
                <w:b/>
                <w:i w:val="0"/>
                <w:color w:val="595959"/>
              </w:rPr>
            </w:pPr>
            <w:r>
              <w:rPr>
                <w:rStyle w:val="IntenseEmphasis"/>
                <w:b/>
                <w:i w:val="0"/>
                <w:color w:val="595959"/>
              </w:rPr>
              <w:t>IFD 03.2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FA0606D" w14:textId="77777777" w:rsidR="007853CF" w:rsidRPr="006D231C" w:rsidRDefault="007853CF"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7853CF" w14:paraId="2AA03777"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03EAA576" w14:textId="77777777" w:rsidR="007853CF" w:rsidRDefault="007853CF"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8D95485" w14:textId="77777777" w:rsidR="007853CF" w:rsidRPr="006D231C" w:rsidRDefault="007853CF"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16ABA67" w14:textId="77777777" w:rsidR="007853CF" w:rsidRDefault="007853CF" w:rsidP="007853C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853CF" w14:paraId="4665E32E" w14:textId="77777777" w:rsidTr="00D525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B3CBE09" w14:textId="77777777" w:rsidR="007853CF" w:rsidRPr="00191BC1" w:rsidRDefault="007853CF"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t>IFD 0</w:t>
            </w:r>
            <w:r w:rsidR="002352D1">
              <w:rPr>
                <w:rStyle w:val="IntenseEmphasis"/>
                <w:b w:val="0"/>
                <w:i w:val="0"/>
                <w:color w:val="FFFFFF" w:themeColor="background1"/>
              </w:rPr>
              <w:t>3</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83E32BE" w14:textId="77777777" w:rsidR="007853CF" w:rsidRPr="00191BC1"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853CF" w:rsidRPr="00CF025D" w14:paraId="7D605547" w14:textId="77777777" w:rsidTr="00D52549">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right w:val="single" w:sz="4" w:space="0" w:color="7F7F7F" w:themeColor="text1" w:themeTint="80"/>
            </w:tcBorders>
          </w:tcPr>
          <w:p w14:paraId="4AE31DF3" w14:textId="77777777" w:rsidR="007853CF" w:rsidRPr="000D72DF" w:rsidRDefault="007853CF" w:rsidP="00FA5A41">
            <w:pPr>
              <w:pStyle w:val="INDICATORNUMBER"/>
              <w:rPr>
                <w:rStyle w:val="IntenseEmphasis"/>
                <w:b/>
                <w:bCs w:val="0"/>
                <w:i w:val="0"/>
                <w:iCs w:val="0"/>
              </w:rPr>
            </w:pPr>
            <w:r>
              <w:rPr>
                <w:rStyle w:val="IntenseEmphasis"/>
                <w:b/>
                <w:bCs w:val="0"/>
                <w:i w:val="0"/>
                <w:iCs w:val="0"/>
                <w:color w:val="595959"/>
              </w:rPr>
              <w:t>IFD 0</w:t>
            </w:r>
            <w:r w:rsidR="002352D1">
              <w:rPr>
                <w:rStyle w:val="IntenseEmphasis"/>
                <w:b/>
                <w:bCs w:val="0"/>
                <w:i w:val="0"/>
                <w:iCs w:val="0"/>
                <w:color w:val="595959"/>
              </w:rPr>
              <w:t>3</w:t>
            </w:r>
          </w:p>
        </w:tc>
        <w:tc>
          <w:tcPr>
            <w:tcW w:w="8080" w:type="dxa"/>
            <w:tcBorders>
              <w:top w:val="single" w:sz="4" w:space="0" w:color="A6A6A6" w:themeColor="background1" w:themeShade="A6"/>
              <w:left w:val="single" w:sz="4" w:space="0" w:color="7F7F7F" w:themeColor="text1" w:themeTint="80"/>
            </w:tcBorders>
          </w:tcPr>
          <w:p w14:paraId="78705557" w14:textId="77777777" w:rsidR="007853CF" w:rsidRPr="00B01D44" w:rsidRDefault="002352D1" w:rsidP="00FA5A41">
            <w:pPr>
              <w:pStyle w:val="INDICATORTEXT"/>
              <w:jc w:val="both"/>
              <w:cnfStyle w:val="000000000000" w:firstRow="0" w:lastRow="0" w:firstColumn="0" w:lastColumn="0" w:oddVBand="0" w:evenVBand="0" w:oddHBand="0" w:evenHBand="0" w:firstRowFirstColumn="0" w:firstRowLastColumn="0" w:lastRowFirstColumn="0" w:lastRowLastColumn="0"/>
            </w:pPr>
            <w:r w:rsidRPr="002352D1">
              <w:rPr>
                <w:bCs/>
                <w:szCs w:val="18"/>
              </w:rPr>
              <w:t xml:space="preserve">Example social targets can be found at </w:t>
            </w:r>
            <w:hyperlink r:id="rId29" w:history="1">
              <w:r w:rsidRPr="002352D1">
                <w:rPr>
                  <w:bCs/>
                  <w:color w:val="0070C0"/>
                  <w:szCs w:val="18"/>
                  <w:u w:val="single"/>
                </w:rPr>
                <w:t>http://www.sptf.info/hp-what-is-sp</w:t>
              </w:r>
            </w:hyperlink>
            <w:r w:rsidRPr="002352D1">
              <w:rPr>
                <w:bCs/>
                <w:szCs w:val="18"/>
              </w:rPr>
              <w:t>.</w:t>
            </w:r>
          </w:p>
        </w:tc>
      </w:tr>
    </w:tbl>
    <w:p w14:paraId="6A26EB0E" w14:textId="77777777" w:rsidR="007853CF" w:rsidRDefault="007853CF" w:rsidP="007853CF">
      <w:pPr>
        <w:widowControl/>
        <w:autoSpaceDE/>
        <w:autoSpaceDN/>
        <w:adjustRightInd/>
        <w:spacing w:before="0" w:after="0" w:line="240" w:lineRule="auto"/>
      </w:pPr>
    </w:p>
    <w:p w14:paraId="6B459B65" w14:textId="77777777" w:rsidR="00846FDD" w:rsidRDefault="00846FDD">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E238DC9"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49212F"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2EA1DCE4"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AD2A41C"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C724622"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1BBFCB78"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DB307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w:t>
            </w:r>
            <w:r w:rsidR="006E2EEA">
              <w:rPr>
                <w:rStyle w:val="IntenseEmphasis"/>
                <w:i w:val="0"/>
                <w:color w:val="FFFFFF" w:themeColor="background1"/>
              </w:rPr>
              <w:t>D 04</w:t>
            </w:r>
          </w:p>
        </w:tc>
        <w:tc>
          <w:tcPr>
            <w:tcW w:w="3402" w:type="dxa"/>
          </w:tcPr>
          <w:p w14:paraId="36765440"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6F94BED1"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41A3D7A1" w14:textId="77777777" w:rsidR="00480232" w:rsidRPr="00356CDA" w:rsidRDefault="006E2EEA"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5390AFF"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232A703"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2126"/>
        <w:gridCol w:w="2126"/>
      </w:tblGrid>
      <w:tr w:rsidR="003939E2" w14:paraId="2932681E" w14:textId="77777777" w:rsidTr="006511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BFBFBF" w:themeColor="background1" w:themeShade="BF"/>
              <w:bottom w:val="single" w:sz="4" w:space="0" w:color="0070C0"/>
            </w:tcBorders>
            <w:shd w:val="clear" w:color="auto" w:fill="00B0F0"/>
          </w:tcPr>
          <w:p w14:paraId="749C432C" w14:textId="77777777" w:rsidR="003939E2" w:rsidRPr="00903B63" w:rsidRDefault="003939E2"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04</w:t>
            </w:r>
          </w:p>
        </w:tc>
        <w:tc>
          <w:tcPr>
            <w:tcW w:w="8080" w:type="dxa"/>
            <w:gridSpan w:val="3"/>
            <w:tcBorders>
              <w:top w:val="single" w:sz="4" w:space="0" w:color="0070C0"/>
              <w:bottom w:val="single" w:sz="4" w:space="0" w:color="0070C0"/>
              <w:right w:val="single" w:sz="4" w:space="0" w:color="0070C0"/>
            </w:tcBorders>
            <w:shd w:val="clear" w:color="auto" w:fill="0070C0"/>
          </w:tcPr>
          <w:p w14:paraId="06B0C56A" w14:textId="77777777" w:rsidR="003939E2" w:rsidRPr="00903B63" w:rsidRDefault="003939E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939E2" w14:paraId="7FAEE261"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BFBFBF" w:themeColor="background1" w:themeShade="BF"/>
            </w:tcBorders>
            <w:vAlign w:val="top"/>
          </w:tcPr>
          <w:p w14:paraId="3B60F9CE" w14:textId="77777777" w:rsidR="003939E2" w:rsidRDefault="003939E2" w:rsidP="00FA5A41">
            <w:pPr>
              <w:pStyle w:val="INDICATORNUMBER"/>
              <w:rPr>
                <w:rStyle w:val="IntenseEmphasis"/>
                <w:b/>
                <w:bCs w:val="0"/>
                <w:i w:val="0"/>
                <w:iCs w:val="0"/>
                <w:color w:val="595959"/>
              </w:rPr>
            </w:pPr>
            <w:r>
              <w:rPr>
                <w:rStyle w:val="IntenseEmphasis"/>
                <w:b/>
                <w:bCs w:val="0"/>
                <w:i w:val="0"/>
                <w:iCs w:val="0"/>
                <w:color w:val="595959"/>
              </w:rPr>
              <w:t>IFD 04.1</w:t>
            </w:r>
          </w:p>
        </w:tc>
        <w:tc>
          <w:tcPr>
            <w:tcW w:w="8080" w:type="dxa"/>
            <w:gridSpan w:val="3"/>
            <w:tcBorders>
              <w:top w:val="single" w:sz="4" w:space="0" w:color="0070C0"/>
              <w:right w:val="single" w:sz="4" w:space="0" w:color="0070C0"/>
            </w:tcBorders>
            <w:shd w:val="clear" w:color="auto" w:fill="DAEEF3" w:themeFill="accent5" w:themeFillTint="33"/>
          </w:tcPr>
          <w:p w14:paraId="634672A6" w14:textId="77777777" w:rsidR="003939E2" w:rsidRPr="003939E2" w:rsidRDefault="003939E2" w:rsidP="003939E2">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939E2">
              <w:t>Of your total assets invested directly in inclusive finance, indicate what percentage is invested in the following:</w:t>
            </w:r>
          </w:p>
        </w:tc>
      </w:tr>
      <w:tr w:rsidR="003939E2" w14:paraId="3DD423E3"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BFBFBF" w:themeColor="background1" w:themeShade="BF"/>
            </w:tcBorders>
            <w:vAlign w:val="top"/>
          </w:tcPr>
          <w:p w14:paraId="5A68056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078FA" w14:textId="77777777" w:rsidR="003939E2" w:rsidRPr="00680D45"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D40EC">
              <w:t>Equity</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8BDCEC"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F1CE71A"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E2FDC50" w14:textId="77777777" w:rsidR="003939E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534A707D"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7D43758"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8EB3003" w14:textId="77777777" w:rsidR="003939E2" w:rsidRPr="008562B5"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651199" w14:paraId="5A13BC3E" w14:textId="77777777" w:rsidTr="0065119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4E7A076D" w14:textId="77777777" w:rsidR="00651199" w:rsidRDefault="00651199" w:rsidP="00FA5A41">
            <w:pPr>
              <w:pStyle w:val="INDICATORNUMBER"/>
              <w:rPr>
                <w:rStyle w:val="IntenseEmphasis"/>
                <w:b/>
                <w:bCs w:val="0"/>
                <w:i w:val="0"/>
                <w:iCs w:val="0"/>
                <w:color w:val="595959"/>
              </w:rPr>
            </w:pPr>
          </w:p>
        </w:tc>
        <w:tc>
          <w:tcPr>
            <w:tcW w:w="3828" w:type="dxa"/>
            <w:vMerge w:val="restart"/>
            <w:tcBorders>
              <w:top w:val="single" w:sz="4" w:space="0" w:color="A6A6A6" w:themeColor="background1" w:themeShade="A6"/>
              <w:right w:val="single" w:sz="4" w:space="0" w:color="A6A6A6" w:themeColor="background1" w:themeShade="A6"/>
            </w:tcBorders>
            <w:shd w:val="clear" w:color="auto" w:fill="auto"/>
          </w:tcPr>
          <w:p w14:paraId="71567FE6" w14:textId="77777777" w:rsidR="00651199" w:rsidRPr="00680D45" w:rsidRDefault="00651199" w:rsidP="00FA5A41">
            <w:pPr>
              <w:pStyle w:val="INDICATORTEXT"/>
              <w:cnfStyle w:val="000000100000" w:firstRow="0" w:lastRow="0" w:firstColumn="0" w:lastColumn="0" w:oddVBand="0" w:evenVBand="0" w:oddHBand="1" w:evenHBand="0" w:firstRowFirstColumn="0" w:firstRowLastColumn="0" w:lastRowFirstColumn="0" w:lastRowLastColumn="0"/>
            </w:pPr>
            <w:r>
              <w:t>Debt</w:t>
            </w:r>
          </w:p>
        </w:tc>
        <w:tc>
          <w:tcPr>
            <w:tcW w:w="2126" w:type="dxa"/>
            <w:vMerge w:val="restart"/>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0B978DE2"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6FC8DF08"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4B7E9CC0" w14:textId="77777777" w:rsidR="0065119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11B97273"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F8CCCD9"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0B81A192"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c>
          <w:tcPr>
            <w:tcW w:w="2126"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DAEEF3" w:themeFill="accent5" w:themeFillTint="33"/>
          </w:tcPr>
          <w:p w14:paraId="70FC2EE5" w14:textId="77777777" w:rsidR="00651199" w:rsidRDefault="00651199" w:rsidP="00651199">
            <w:pPr>
              <w:pStyle w:val="INDICATORTEXT"/>
              <w:spacing w:after="0"/>
              <w:cnfStyle w:val="000000100000" w:firstRow="0" w:lastRow="0" w:firstColumn="0" w:lastColumn="0" w:oddVBand="0" w:evenVBand="0" w:oddHBand="1" w:evenHBand="0" w:firstRowFirstColumn="0" w:firstRowLastColumn="0" w:lastRowFirstColumn="0" w:lastRowLastColumn="0"/>
            </w:pPr>
            <w:r>
              <w:t xml:space="preserve">Of which, </w:t>
            </w:r>
          </w:p>
          <w:p w14:paraId="5A46B367" w14:textId="77777777" w:rsidR="00651199" w:rsidRPr="008562B5" w:rsidRDefault="00651199" w:rsidP="00651199">
            <w:pPr>
              <w:pStyle w:val="INDICATORTEXT"/>
              <w:spacing w:before="0"/>
              <w:cnfStyle w:val="000000100000" w:firstRow="0" w:lastRow="0" w:firstColumn="0" w:lastColumn="0" w:oddVBand="0" w:evenVBand="0" w:oddHBand="1" w:evenHBand="0" w:firstRowFirstColumn="0" w:firstRowLastColumn="0" w:lastRowFirstColumn="0" w:lastRowLastColumn="0"/>
            </w:pPr>
            <w:r>
              <w:t>subordinated debt</w:t>
            </w:r>
          </w:p>
        </w:tc>
      </w:tr>
      <w:tr w:rsidR="00651199" w14:paraId="7DE67E87" w14:textId="77777777" w:rsidTr="00651199">
        <w:trPr>
          <w:trHeight w:val="2055"/>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BFBFBF" w:themeColor="background1" w:themeShade="BF"/>
            </w:tcBorders>
            <w:vAlign w:val="top"/>
          </w:tcPr>
          <w:p w14:paraId="1FDC477B" w14:textId="77777777" w:rsidR="00651199" w:rsidRDefault="00651199" w:rsidP="00FA5A41">
            <w:pPr>
              <w:pStyle w:val="INDICATORNUMBER"/>
              <w:rPr>
                <w:rStyle w:val="IntenseEmphasis"/>
                <w:b/>
                <w:bCs w:val="0"/>
                <w:i w:val="0"/>
                <w:iCs w:val="0"/>
                <w:color w:val="595959"/>
              </w:rPr>
            </w:pPr>
          </w:p>
        </w:tc>
        <w:tc>
          <w:tcPr>
            <w:tcW w:w="3828" w:type="dxa"/>
            <w:vMerge/>
            <w:tcBorders>
              <w:top w:val="nil"/>
              <w:bottom w:val="single" w:sz="4" w:space="0" w:color="A6A6A6" w:themeColor="background1" w:themeShade="A6"/>
              <w:right w:val="single" w:sz="4" w:space="0" w:color="A6A6A6" w:themeColor="background1" w:themeShade="A6"/>
            </w:tcBorders>
            <w:shd w:val="clear" w:color="auto" w:fill="auto"/>
          </w:tcPr>
          <w:p w14:paraId="092FE1CD" w14:textId="77777777" w:rsidR="00651199" w:rsidRDefault="00651199" w:rsidP="00FA5A41">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vMerge/>
            <w:tcBorders>
              <w:top w:val="nil"/>
              <w:left w:val="single" w:sz="4" w:space="0" w:color="A6A6A6" w:themeColor="background1" w:themeShade="A6"/>
              <w:bottom w:val="nil"/>
              <w:right w:val="single" w:sz="4" w:space="0" w:color="BFBFBF" w:themeColor="background1" w:themeShade="BF"/>
            </w:tcBorders>
            <w:shd w:val="clear" w:color="auto" w:fill="auto"/>
          </w:tcPr>
          <w:p w14:paraId="17C27F27" w14:textId="77777777" w:rsidR="00651199" w:rsidRPr="00A049F9" w:rsidRDefault="00651199" w:rsidP="00CD40EC">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BFBFBF" w:themeColor="background1" w:themeShade="BF"/>
              <w:left w:val="single" w:sz="4" w:space="0" w:color="BFBFBF" w:themeColor="background1" w:themeShade="BF"/>
              <w:right w:val="single" w:sz="4" w:space="0" w:color="0070C0"/>
            </w:tcBorders>
            <w:shd w:val="clear" w:color="auto" w:fill="auto"/>
          </w:tcPr>
          <w:p w14:paraId="200BA19B"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8FC5FD5"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EB19A76"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36A6AD8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8385249"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1C9A00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448BF89F"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088F505C"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FF5B79" w14:textId="77777777" w:rsidR="003939E2" w:rsidRDefault="00CD40EC" w:rsidP="00FA5A41">
            <w:pPr>
              <w:pStyle w:val="INDICATORTEXT"/>
              <w:cnfStyle w:val="000000100000" w:firstRow="0" w:lastRow="0" w:firstColumn="0" w:lastColumn="0" w:oddVBand="0" w:evenVBand="0" w:oddHBand="1" w:evenHBand="0" w:firstRowFirstColumn="0" w:firstRowLastColumn="0" w:lastRowFirstColumn="0" w:lastRowLastColumn="0"/>
            </w:pPr>
            <w:r w:rsidRPr="00CD40EC">
              <w:t>Guarantees</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79CAB4C"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3A9C3174"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0FBEE5A3"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68C5226B"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6897B0DD"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532C3A14" w14:textId="77777777" w:rsidR="003939E2" w:rsidRPr="00B10DE0"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3939E2" w14:paraId="00720094"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2788339F"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E0EC9" w14:textId="77777777" w:rsidR="003939E2" w:rsidRPr="00680D45" w:rsidRDefault="00CD40EC" w:rsidP="00FA5A41">
            <w:pPr>
              <w:pStyle w:val="INDICATORTEXT"/>
              <w:cnfStyle w:val="000000000000" w:firstRow="0" w:lastRow="0" w:firstColumn="0" w:lastColumn="0" w:oddVBand="0" w:evenVBand="0" w:oddHBand="0" w:evenHBand="0" w:firstRowFirstColumn="0" w:firstRowLastColumn="0" w:lastRowFirstColumn="0" w:lastRowLastColumn="0"/>
            </w:pPr>
            <w:r w:rsidRPr="00CD40EC">
              <w:t xml:space="preserve">Other, </w:t>
            </w:r>
            <w:r w:rsidR="003939E2" w:rsidRPr="00680D45">
              <w:t>specify__________</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2D49B75"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1CC77438"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7FC4CD2"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E3E3EEA"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360C49BF"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5702BF6" w14:textId="77777777" w:rsidR="003939E2" w:rsidRPr="008562B5"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26B40A43"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1778F5A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650F7653"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2F23D7"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3939E2" w14:paraId="0EB2B37C" w14:textId="77777777" w:rsidTr="0065119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BFBFBF" w:themeColor="background1" w:themeShade="BF"/>
            </w:tcBorders>
            <w:vAlign w:val="top"/>
          </w:tcPr>
          <w:p w14:paraId="611A4666" w14:textId="77777777" w:rsidR="003939E2" w:rsidRPr="00AE100E" w:rsidRDefault="00B1410C" w:rsidP="00FA5A41">
            <w:pPr>
              <w:pStyle w:val="INDICATORNUMBER"/>
              <w:rPr>
                <w:rStyle w:val="IntenseEmphasis"/>
                <w:b/>
                <w:bCs w:val="0"/>
                <w:i w:val="0"/>
                <w:iCs w:val="0"/>
                <w:color w:val="595959"/>
              </w:rPr>
            </w:pPr>
            <w:r>
              <w:rPr>
                <w:rStyle w:val="IntenseEmphasis"/>
                <w:b/>
                <w:bCs w:val="0"/>
                <w:i w:val="0"/>
                <w:iCs w:val="0"/>
                <w:color w:val="595959"/>
              </w:rPr>
              <w:t>IFD 04.2</w:t>
            </w:r>
          </w:p>
        </w:tc>
        <w:tc>
          <w:tcPr>
            <w:tcW w:w="8080" w:type="dxa"/>
            <w:gridSpan w:val="3"/>
            <w:tcBorders>
              <w:top w:val="single" w:sz="4" w:space="0" w:color="0070C0"/>
              <w:right w:val="single" w:sz="4" w:space="0" w:color="0070C0"/>
            </w:tcBorders>
            <w:shd w:val="clear" w:color="auto" w:fill="DAEEF3" w:themeFill="accent5" w:themeFillTint="33"/>
          </w:tcPr>
          <w:p w14:paraId="655FF41E" w14:textId="77777777" w:rsidR="003939E2" w:rsidRPr="001C0916"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F7DC68" w14:textId="77777777" w:rsidR="003939E2" w:rsidRPr="005B4C5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939E2" w14:paraId="5138239E"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bottom w:val="single" w:sz="4" w:space="0" w:color="BFBFBF" w:themeColor="background1" w:themeShade="BF"/>
            </w:tcBorders>
          </w:tcPr>
          <w:p w14:paraId="6ABDF9D2" w14:textId="77777777" w:rsidR="003939E2" w:rsidRDefault="003939E2" w:rsidP="00FA5A41">
            <w:pPr>
              <w:pStyle w:val="INDICATORNUMBER"/>
              <w:rPr>
                <w:rStyle w:val="IntenseEmphasis"/>
                <w:b/>
                <w:bCs w:val="0"/>
                <w:i w:val="0"/>
                <w:iCs w:val="0"/>
                <w:color w:val="595959"/>
              </w:rPr>
            </w:pPr>
          </w:p>
        </w:tc>
        <w:tc>
          <w:tcPr>
            <w:tcW w:w="8080" w:type="dxa"/>
            <w:gridSpan w:val="3"/>
            <w:tcBorders>
              <w:top w:val="nil"/>
              <w:bottom w:val="single" w:sz="4" w:space="0" w:color="BFBFBF" w:themeColor="background1" w:themeShade="BF"/>
              <w:right w:val="single" w:sz="4" w:space="0" w:color="0070C0"/>
            </w:tcBorders>
            <w:shd w:val="clear" w:color="auto" w:fill="auto"/>
          </w:tcPr>
          <w:p w14:paraId="75803B50" w14:textId="77777777" w:rsidR="003939E2" w:rsidRDefault="003939E2"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56208744" w14:textId="77777777" w:rsidR="00821C9E" w:rsidRDefault="00821C9E" w:rsidP="00056689">
      <w:pPr>
        <w:pStyle w:val="INDICATORNUMBER"/>
      </w:pPr>
    </w:p>
    <w:p w14:paraId="3F7E41D9" w14:textId="77777777" w:rsidR="00FA5A41" w:rsidRDefault="00FA5A41" w:rsidP="00056689">
      <w:pPr>
        <w:pStyle w:val="INDICATORNUMBER"/>
      </w:pPr>
    </w:p>
    <w:p w14:paraId="1CA3C2FC" w14:textId="77777777" w:rsidR="00FA5A41" w:rsidRDefault="00FA5A41" w:rsidP="00056689">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3D1F43" w14:paraId="7F9BE50E" w14:textId="77777777" w:rsidTr="0066597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7219001" w14:textId="77777777" w:rsidR="003D1F43" w:rsidRPr="00DC20FA" w:rsidRDefault="003D1F43"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t>IFD 04</w:t>
            </w:r>
          </w:p>
        </w:tc>
        <w:tc>
          <w:tcPr>
            <w:tcW w:w="8037" w:type="dxa"/>
            <w:tcBorders>
              <w:top w:val="single" w:sz="4" w:space="0" w:color="0082C8"/>
              <w:bottom w:val="single" w:sz="4" w:space="0" w:color="7F7F7F" w:themeColor="text1" w:themeTint="80"/>
            </w:tcBorders>
          </w:tcPr>
          <w:p w14:paraId="1587C39F" w14:textId="77777777" w:rsidR="003D1F43" w:rsidRPr="00DC20FA" w:rsidRDefault="003D1F4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C357D" w:rsidRPr="00D5451C" w14:paraId="45EAB711" w14:textId="77777777" w:rsidTr="00BC357D">
        <w:trPr>
          <w:cnfStyle w:val="000000100000" w:firstRow="0" w:lastRow="0" w:firstColumn="0" w:lastColumn="0" w:oddVBand="0" w:evenVBand="0" w:oddHBand="1" w:evenHBand="0" w:firstRowFirstColumn="0" w:firstRowLastColumn="0" w:lastRowFirstColumn="0" w:lastRowLastColumn="0"/>
          <w:trHeight w:val="3994"/>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F57246D" w14:textId="77777777" w:rsidR="00BC357D" w:rsidRPr="000D72DF" w:rsidRDefault="00BC357D" w:rsidP="00FA5A41">
            <w:pPr>
              <w:pStyle w:val="INDICATORNUMBER"/>
              <w:rPr>
                <w:rStyle w:val="IntenseEmphasis"/>
                <w:b/>
                <w:bCs w:val="0"/>
                <w:i w:val="0"/>
                <w:iCs w:val="0"/>
              </w:rPr>
            </w:pPr>
            <w:r>
              <w:rPr>
                <w:rStyle w:val="IntenseEmphasis"/>
                <w:b/>
                <w:bCs w:val="0"/>
                <w:i w:val="0"/>
                <w:iCs w:val="0"/>
                <w:color w:val="595959"/>
              </w:rPr>
              <w:t>IFD 04</w:t>
            </w:r>
          </w:p>
        </w:tc>
        <w:tc>
          <w:tcPr>
            <w:tcW w:w="8037" w:type="dxa"/>
            <w:tcBorders>
              <w:top w:val="single" w:sz="4" w:space="0" w:color="7F7F7F" w:themeColor="text1" w:themeTint="80"/>
            </w:tcBorders>
            <w:shd w:val="clear" w:color="auto" w:fill="auto"/>
            <w:vAlign w:val="top"/>
          </w:tcPr>
          <w:p w14:paraId="23FAE295"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t>Please note that the ranges in this module differ from those in other modules of the Reporting Framework. The ranges used here are aligned with the Symbiotics and MicroRate MIV Surveys.</w:t>
            </w:r>
          </w:p>
          <w:p w14:paraId="352CAD94"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Equity</w:t>
            </w:r>
            <w:r w:rsidRPr="003D1F43">
              <w:t xml:space="preserve"> (aligned with MIV Disclosure Guideline 2.2.1.3). Calculate as the sum of equity investments. Equity refers to stock purchases in inclusive finance providers, with or without voting rights.</w:t>
            </w:r>
          </w:p>
          <w:p w14:paraId="3BBFB71D"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Debt</w:t>
            </w:r>
            <w:r w:rsidRPr="003D1F43">
              <w:t xml:space="preserve"> (aligned with MIV Disclosure Guideline 2.2.1.4). Calculate as the sum of debt investments. Debt investments are MIV loans or notes to inclusive finance providers or to non-specialised financial intermediaries specifically used to fund inclusive finance (i.e. senior, junior, convertible and subordinate debt).</w:t>
            </w:r>
          </w:p>
          <w:p w14:paraId="28F45007" w14:textId="77777777" w:rsidR="00BC357D" w:rsidRPr="00665974" w:rsidRDefault="00BC357D" w:rsidP="005E546E">
            <w:pPr>
              <w:pStyle w:val="INDICATORTEXT"/>
              <w:cnfStyle w:val="000000100000" w:firstRow="0" w:lastRow="0" w:firstColumn="0" w:lastColumn="0" w:oddVBand="0" w:evenVBand="0" w:oddHBand="1" w:evenHBand="0" w:firstRowFirstColumn="0" w:firstRowLastColumn="0" w:lastRowFirstColumn="0" w:lastRowLastColumn="0"/>
            </w:pPr>
            <w:r w:rsidRPr="003D1F43">
              <w:rPr>
                <w:b/>
              </w:rPr>
              <w:t>Subordinated deb</w:t>
            </w:r>
            <w:r>
              <w:rPr>
                <w:b/>
              </w:rPr>
              <w:t>t</w:t>
            </w:r>
            <w:r w:rsidRPr="003D1F43">
              <w:t xml:space="preserve"> Calculate as the sum of subordinated or junior debt investments. Senior debt takes precedence over subordinated or junior debt in the event of default. They are also MIV loans or notes to inclusive finance providers or to non-specialised financial intermediaries specifically used to fund inclusive finance.</w:t>
            </w:r>
          </w:p>
          <w:p w14:paraId="26F51BFB"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Guarantees</w:t>
            </w:r>
            <w:r w:rsidRPr="003D1F43">
              <w:t xml:space="preserve"> (aligned with MIV Disclosure Guideline 2.2.1.5). Calculate as the sum of guarantees provided to inclusive finance providers. MIV guarantee refers to the amount guaranteed to microfinance service providers as an instrument to enhance its creditworthiness.</w:t>
            </w:r>
          </w:p>
        </w:tc>
      </w:tr>
      <w:tr w:rsidR="003D1F43" w:rsidRPr="00D5451C" w14:paraId="3855677D" w14:textId="77777777" w:rsidTr="009C34A5">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708A2E51" w14:textId="77777777" w:rsidR="003D1F43" w:rsidRPr="003C6508" w:rsidRDefault="009C34A5" w:rsidP="00FA5A41">
            <w:pPr>
              <w:pStyle w:val="INDICATORTEXT"/>
              <w:jc w:val="both"/>
              <w:rPr>
                <w:b/>
                <w:szCs w:val="18"/>
              </w:rPr>
            </w:pPr>
            <w:r>
              <w:rPr>
                <w:b/>
                <w:szCs w:val="18"/>
              </w:rPr>
              <w:t>LOGIC</w:t>
            </w:r>
          </w:p>
        </w:tc>
      </w:tr>
      <w:tr w:rsidR="003D1F43" w:rsidRPr="00D5451C" w14:paraId="32BE7FC8" w14:textId="77777777" w:rsidTr="009C34A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29486FBE" w14:textId="77777777" w:rsidR="003D1F43" w:rsidRDefault="009C34A5" w:rsidP="00FA5A41">
            <w:pPr>
              <w:pStyle w:val="INDICATORNUMBER"/>
              <w:rPr>
                <w:rStyle w:val="IntenseEmphasis"/>
                <w:b/>
                <w:bCs w:val="0"/>
                <w:i w:val="0"/>
                <w:iCs w:val="0"/>
                <w:color w:val="595959"/>
              </w:rPr>
            </w:pPr>
            <w:r>
              <w:rPr>
                <w:rStyle w:val="IntenseEmphasis"/>
                <w:b/>
                <w:bCs w:val="0"/>
                <w:i w:val="0"/>
                <w:iCs w:val="0"/>
                <w:color w:val="595959"/>
              </w:rPr>
              <w:t>IFD</w:t>
            </w:r>
            <w:r w:rsidR="003D1F43">
              <w:rPr>
                <w:rStyle w:val="IntenseEmphasis"/>
                <w:b/>
                <w:bCs w:val="0"/>
                <w:i w:val="0"/>
                <w:iCs w:val="0"/>
                <w:color w:val="595959"/>
              </w:rPr>
              <w:t xml:space="preserve"> 0</w:t>
            </w:r>
            <w:r>
              <w:rPr>
                <w:rStyle w:val="IntenseEmphasis"/>
                <w:b/>
                <w:bCs w:val="0"/>
                <w:i w:val="0"/>
                <w:iCs w:val="0"/>
                <w:color w:val="595959"/>
              </w:rPr>
              <w:t>4</w:t>
            </w:r>
          </w:p>
        </w:tc>
        <w:tc>
          <w:tcPr>
            <w:tcW w:w="8037" w:type="dxa"/>
            <w:tcBorders>
              <w:top w:val="single" w:sz="4" w:space="0" w:color="A6A6A6" w:themeColor="background1" w:themeShade="A6"/>
              <w:bottom w:val="single" w:sz="4" w:space="0" w:color="0082C8"/>
            </w:tcBorders>
            <w:shd w:val="clear" w:color="auto" w:fill="auto"/>
          </w:tcPr>
          <w:p w14:paraId="1D07AC06" w14:textId="77777777" w:rsidR="00C52D1E" w:rsidRDefault="00C52D1E" w:rsidP="00C52D1E">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w:t>
            </w:r>
          </w:p>
          <w:p w14:paraId="6C686D94" w14:textId="77777777" w:rsidR="00C52D1E" w:rsidRDefault="00C52D1E" w:rsidP="009C34A5">
            <w:pPr>
              <w:pStyle w:val="INDICATORTEXT"/>
              <w:cnfStyle w:val="000000100000" w:firstRow="0" w:lastRow="0" w:firstColumn="0" w:lastColumn="0" w:oddVBand="0" w:evenVBand="0" w:oddHBand="1" w:evenHBand="0" w:firstRowFirstColumn="0" w:firstRowLastColumn="0" w:lastRowFirstColumn="0" w:lastRowLastColumn="0"/>
            </w:pPr>
            <w:r>
              <w:t xml:space="preserve">If you report </w:t>
            </w:r>
            <w:r w:rsidRPr="00BF429C">
              <w:t>≥</w:t>
            </w:r>
            <w:r>
              <w:t>20% of your organisation’s inclusive finance investments are in debt</w:t>
            </w:r>
            <w:r w:rsidR="00651199">
              <w:t xml:space="preserve"> (irrespective of % subordinated)</w:t>
            </w:r>
            <w:r>
              <w:t xml:space="preserve">, indicators [14-15] will be applicable. </w:t>
            </w:r>
            <w:r w:rsidR="007B0E5F">
              <w:t>The fixed income options</w:t>
            </w:r>
            <w:r w:rsidR="007C70EE">
              <w:t xml:space="preserve"> under</w:t>
            </w:r>
            <w:r>
              <w:t xml:space="preserve"> indicator [17] will also be</w:t>
            </w:r>
            <w:r w:rsidR="007C70EE">
              <w:t>come</w:t>
            </w:r>
            <w:r>
              <w:t xml:space="preserve"> applicable.</w:t>
            </w:r>
            <w:r w:rsidR="00651199">
              <w:t xml:space="preserve"> </w:t>
            </w:r>
            <w:r>
              <w:t xml:space="preserve">  </w:t>
            </w:r>
          </w:p>
          <w:p w14:paraId="2FC63254" w14:textId="77777777" w:rsidR="003D1F43" w:rsidRDefault="00C52D1E" w:rsidP="006B71BB">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If you report </w:t>
            </w:r>
            <w:r w:rsidRPr="00BF429C">
              <w:t>≥</w:t>
            </w:r>
            <w:r>
              <w:t xml:space="preserve">20% of your organisation’s inclusive finance investments are in equity, indicators [16] and [22] will be applicable. </w:t>
            </w:r>
          </w:p>
        </w:tc>
      </w:tr>
    </w:tbl>
    <w:p w14:paraId="21CD62B0" w14:textId="77777777" w:rsidR="00C2743E" w:rsidRDefault="00C2743E">
      <w:pPr>
        <w:widowControl/>
        <w:autoSpaceDE/>
        <w:autoSpaceDN/>
        <w:adjustRightInd/>
        <w:spacing w:before="0" w:after="0" w:line="240" w:lineRule="auto"/>
      </w:pPr>
    </w:p>
    <w:p w14:paraId="32F01616" w14:textId="77777777" w:rsidR="00C2743E" w:rsidRDefault="00C2743E">
      <w:pPr>
        <w:widowControl/>
        <w:autoSpaceDE/>
        <w:autoSpaceDN/>
        <w:adjustRightInd/>
        <w:spacing w:before="0" w:after="0" w:line="240" w:lineRule="auto"/>
      </w:pPr>
      <w:r>
        <w:br w:type="page"/>
      </w:r>
    </w:p>
    <w:p w14:paraId="49416E80" w14:textId="77777777" w:rsidR="003E06EC" w:rsidRDefault="003E06EC">
      <w:pPr>
        <w:widowControl/>
        <w:autoSpaceDE/>
        <w:autoSpaceDN/>
        <w:adjustRightInd/>
        <w:spacing w:before="0" w:after="0" w:line="240" w:lineRule="auto"/>
        <w:sectPr w:rsidR="003E06EC" w:rsidSect="00855023">
          <w:headerReference w:type="default" r:id="rId30"/>
          <w:headerReference w:type="first" r:id="rId31"/>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2743E" w14:paraId="0FF2A33E"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BF5C9E"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p>
        </w:tc>
        <w:tc>
          <w:tcPr>
            <w:tcW w:w="3402" w:type="dxa"/>
          </w:tcPr>
          <w:p w14:paraId="6CBA29AD"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95CD4C7"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9DC9CDF"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r w:rsidRPr="00356CDA">
              <w:t>Principle</w:t>
            </w:r>
          </w:p>
        </w:tc>
      </w:tr>
      <w:tr w:rsidR="00C2743E" w14:paraId="60E51512" w14:textId="77777777" w:rsidTr="00FA5A4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23CB72E"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IFD 05</w:t>
            </w:r>
          </w:p>
        </w:tc>
        <w:tc>
          <w:tcPr>
            <w:tcW w:w="3402" w:type="dxa"/>
          </w:tcPr>
          <w:p w14:paraId="1CA4550C" w14:textId="77777777" w:rsidR="00C2743E" w:rsidRDefault="00C2743E" w:rsidP="00FA5A4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E86C204" w14:textId="77777777" w:rsidR="00C2743E" w:rsidRPr="00356CDA" w:rsidRDefault="00C2743E" w:rsidP="00FA5A4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E072898" w14:textId="77777777" w:rsidR="00C2743E" w:rsidRPr="00356CDA" w:rsidRDefault="00BF4A20"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317758C"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D0BB2CF" w14:textId="77777777" w:rsidR="00C2743E" w:rsidRDefault="00C2743E" w:rsidP="00C2743E">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C2743E" w14:paraId="40F3BEBA"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AE470A3" w14:textId="77777777" w:rsidR="00C2743E" w:rsidRPr="00903B63" w:rsidRDefault="00C2743E"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05</w:t>
            </w:r>
          </w:p>
        </w:tc>
        <w:tc>
          <w:tcPr>
            <w:tcW w:w="8080" w:type="dxa"/>
            <w:gridSpan w:val="2"/>
            <w:tcBorders>
              <w:top w:val="single" w:sz="4" w:space="0" w:color="0070C0"/>
              <w:bottom w:val="single" w:sz="4" w:space="0" w:color="0070C0"/>
              <w:right w:val="single" w:sz="4" w:space="0" w:color="0070C0"/>
            </w:tcBorders>
            <w:shd w:val="clear" w:color="auto" w:fill="0070C0"/>
          </w:tcPr>
          <w:p w14:paraId="550229BA" w14:textId="77777777" w:rsidR="00C2743E" w:rsidRPr="00903B63" w:rsidRDefault="00C2743E"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2743E" w14:paraId="3BB30B73"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73FB099" w14:textId="77777777" w:rsidR="00C2743E" w:rsidRDefault="00C2743E" w:rsidP="00FA5A41">
            <w:pPr>
              <w:pStyle w:val="INDICATORNUMBER"/>
              <w:rPr>
                <w:rStyle w:val="IntenseEmphasis"/>
                <w:b/>
                <w:bCs w:val="0"/>
                <w:i w:val="0"/>
                <w:iCs w:val="0"/>
                <w:color w:val="595959"/>
              </w:rPr>
            </w:pPr>
            <w:r>
              <w:rPr>
                <w:rStyle w:val="IntenseEmphasis"/>
                <w:b/>
                <w:bCs w:val="0"/>
                <w:i w:val="0"/>
                <w:iCs w:val="0"/>
                <w:color w:val="595959"/>
              </w:rPr>
              <w:t>IFD 05.1</w:t>
            </w:r>
          </w:p>
        </w:tc>
        <w:tc>
          <w:tcPr>
            <w:tcW w:w="8080" w:type="dxa"/>
            <w:gridSpan w:val="2"/>
            <w:tcBorders>
              <w:top w:val="single" w:sz="4" w:space="0" w:color="0070C0"/>
              <w:right w:val="single" w:sz="4" w:space="0" w:color="0070C0"/>
            </w:tcBorders>
            <w:shd w:val="clear" w:color="auto" w:fill="DAEEF3" w:themeFill="accent5" w:themeFillTint="33"/>
          </w:tcPr>
          <w:p w14:paraId="221195C1" w14:textId="77777777" w:rsidR="00C2743E" w:rsidRPr="003939E2"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2743E">
              <w:t>Of your total assets invested directly in inclusive finance, indicate what percentage is invested in the following:</w:t>
            </w:r>
          </w:p>
        </w:tc>
      </w:tr>
      <w:tr w:rsidR="00C2743E" w14:paraId="4EE71A7D"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1211672A"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437E61" w14:textId="77777777" w:rsidR="00C2743E" w:rsidRPr="00680D45" w:rsidRDefault="00104CA5" w:rsidP="00FA5A41">
            <w:pPr>
              <w:pStyle w:val="INDICATORTEXT"/>
              <w:cnfStyle w:val="000000000000" w:firstRow="0" w:lastRow="0" w:firstColumn="0" w:lastColumn="0" w:oddVBand="0" w:evenVBand="0" w:oddHBand="0" w:evenHBand="0" w:firstRowFirstColumn="0" w:firstRowLastColumn="0" w:lastRowFirstColumn="0" w:lastRowLastColumn="0"/>
            </w:pPr>
            <w:r w:rsidRPr="00104CA5">
              <w:t>Microfinance</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AF45325"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E84A5A3"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3E1A5A5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2D9BC5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28852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E5BC69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C178460"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0F03062"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CFB609" w14:textId="77777777" w:rsidR="00C2743E" w:rsidRPr="00680D45" w:rsidRDefault="00104CA5" w:rsidP="00FA5A41">
            <w:pPr>
              <w:pStyle w:val="INDICATORTEXT"/>
              <w:cnfStyle w:val="000000100000" w:firstRow="0" w:lastRow="0" w:firstColumn="0" w:lastColumn="0" w:oddVBand="0" w:evenVBand="0" w:oddHBand="1" w:evenHBand="0" w:firstRowFirstColumn="0" w:firstRowLastColumn="0" w:lastRowFirstColumn="0" w:lastRowLastColumn="0"/>
            </w:pPr>
            <w:r w:rsidRPr="00104CA5">
              <w:t>SME finance (provide your definition of SME)</w:t>
            </w:r>
            <w:r>
              <w:t>_____________________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F7C77E"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53B2D8A0"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2330712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763CD35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CB11FB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4EDC8870" w14:textId="77777777" w:rsidR="00C2743E" w:rsidRPr="008562B5"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C2743E" w14:paraId="5A676653"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C2AEED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0E1A31" w14:textId="77777777" w:rsidR="00C2743E" w:rsidRPr="00680D4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D40EC">
              <w:t xml:space="preserve">Other, </w:t>
            </w:r>
            <w:r w:rsidRPr="00680D45">
              <w:t>specify__________</w:t>
            </w:r>
            <w:r w:rsidR="00A22D3A">
              <w:t>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E720F5A"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1BE2B67"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888588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D38F51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2AED276E"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33DDA66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B49B4AD"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F966F9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27DA0F25"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464603"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C2743E" w14:paraId="6154A092" w14:textId="77777777" w:rsidTr="00FA5A4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28BCFB" w14:textId="77777777" w:rsidR="00C2743E" w:rsidRPr="00AE100E" w:rsidRDefault="00C2743E" w:rsidP="00A22D3A">
            <w:pPr>
              <w:pStyle w:val="INDICATORNUMBER"/>
              <w:rPr>
                <w:rStyle w:val="IntenseEmphasis"/>
                <w:b/>
                <w:bCs w:val="0"/>
                <w:i w:val="0"/>
                <w:iCs w:val="0"/>
                <w:color w:val="595959"/>
              </w:rPr>
            </w:pPr>
            <w:r>
              <w:rPr>
                <w:rStyle w:val="IntenseEmphasis"/>
                <w:b/>
                <w:bCs w:val="0"/>
                <w:i w:val="0"/>
                <w:iCs w:val="0"/>
                <w:color w:val="595959"/>
              </w:rPr>
              <w:t>IFD 0</w:t>
            </w:r>
            <w:r w:rsidR="00A22D3A">
              <w:rPr>
                <w:rStyle w:val="IntenseEmphasis"/>
                <w:b/>
                <w:bCs w:val="0"/>
                <w:i w:val="0"/>
                <w:iCs w:val="0"/>
                <w:color w:val="595959"/>
              </w:rPr>
              <w:t>5</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0DB49C93" w14:textId="77777777" w:rsidR="00C2743E" w:rsidRPr="001C0916"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2E64832" w14:textId="77777777" w:rsidR="00C2743E" w:rsidRPr="005B4C52"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2743E" w14:paraId="20DEAEEC"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8FDF01E" w14:textId="77777777" w:rsidR="00C2743E" w:rsidRDefault="00C2743E" w:rsidP="00FA5A4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4FE501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423AB6FA" w14:textId="77777777" w:rsidR="00C2743E" w:rsidRDefault="00C2743E" w:rsidP="00C2743E">
      <w:pPr>
        <w:pStyle w:val="INDICATORNUMBER"/>
      </w:pPr>
    </w:p>
    <w:p w14:paraId="2E9FCF55" w14:textId="77777777" w:rsidR="00C2743E" w:rsidRDefault="00C2743E">
      <w:pPr>
        <w:widowControl/>
        <w:autoSpaceDE/>
        <w:autoSpaceDN/>
        <w:adjustRightInd/>
        <w:spacing w:before="0" w:after="0" w:line="240" w:lineRule="auto"/>
      </w:pPr>
      <w:r>
        <w:br w:type="page"/>
      </w:r>
    </w:p>
    <w:tbl>
      <w:tblPr>
        <w:tblStyle w:val="SubSectionIndicatorTableMANDATORY1"/>
        <w:tblW w:w="9134" w:type="dxa"/>
        <w:tblInd w:w="5" w:type="dxa"/>
        <w:tblLook w:val="04A0" w:firstRow="1" w:lastRow="0" w:firstColumn="1" w:lastColumn="0" w:noHBand="0" w:noVBand="1"/>
      </w:tblPr>
      <w:tblGrid>
        <w:gridCol w:w="1097"/>
        <w:gridCol w:w="8037"/>
      </w:tblGrid>
      <w:tr w:rsidR="00BC357D" w14:paraId="0683186D" w14:textId="77777777" w:rsidTr="00BC35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5BB417B5" w14:textId="77777777" w:rsidR="00BC357D" w:rsidRPr="00E728FA" w:rsidRDefault="00BC357D" w:rsidP="00BC357D">
            <w:pPr>
              <w:pStyle w:val="SectionIndicatorHeaderText"/>
              <w:rPr>
                <w:rStyle w:val="Emphasis"/>
                <w:i w:val="0"/>
              </w:rPr>
            </w:pPr>
            <w:r w:rsidRPr="00E728FA">
              <w:rPr>
                <w:rStyle w:val="Emphasis"/>
                <w:i w:val="0"/>
              </w:rPr>
              <w:lastRenderedPageBreak/>
              <w:t>IFD 05</w:t>
            </w:r>
          </w:p>
        </w:tc>
        <w:tc>
          <w:tcPr>
            <w:tcW w:w="8037" w:type="dxa"/>
            <w:tcBorders>
              <w:top w:val="single" w:sz="4" w:space="0" w:color="0082C8"/>
              <w:bottom w:val="single" w:sz="4" w:space="0" w:color="7F7F7F" w:themeColor="text1" w:themeTint="80"/>
            </w:tcBorders>
          </w:tcPr>
          <w:p w14:paraId="32894E74" w14:textId="77777777" w:rsidR="00BC357D" w:rsidRPr="00E728FA" w:rsidRDefault="00BC357D" w:rsidP="00BC357D">
            <w:pPr>
              <w:pStyle w:val="SectionIndicatorHeaderBOLD"/>
              <w:cnfStyle w:val="100000000000" w:firstRow="1" w:lastRow="0" w:firstColumn="0" w:lastColumn="0" w:oddVBand="0" w:evenVBand="0" w:oddHBand="0" w:evenHBand="0" w:firstRowFirstColumn="0" w:firstRowLastColumn="0" w:lastRowFirstColumn="0" w:lastRowLastColumn="0"/>
              <w:rPr>
                <w:rStyle w:val="Emphasis"/>
                <w:i w:val="0"/>
              </w:rPr>
            </w:pPr>
            <w:r w:rsidRPr="00E728FA">
              <w:rPr>
                <w:rStyle w:val="Emphasis"/>
                <w:i w:val="0"/>
              </w:rPr>
              <w:t>EXPLANATORY NOTES</w:t>
            </w:r>
          </w:p>
        </w:tc>
      </w:tr>
      <w:tr w:rsidR="00BC357D" w:rsidRPr="00D5451C" w14:paraId="462532CD" w14:textId="77777777" w:rsidTr="00BC357D">
        <w:trPr>
          <w:cnfStyle w:val="000000100000" w:firstRow="0" w:lastRow="0" w:firstColumn="0" w:lastColumn="0" w:oddVBand="0" w:evenVBand="0" w:oddHBand="1" w:evenHBand="0" w:firstRowFirstColumn="0" w:firstRowLastColumn="0" w:lastRowFirstColumn="0" w:lastRowLastColumn="0"/>
          <w:trHeight w:val="314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1BB424A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7F7F7F" w:themeColor="text1" w:themeTint="80"/>
            </w:tcBorders>
            <w:shd w:val="clear" w:color="auto" w:fill="auto"/>
            <w:vAlign w:val="top"/>
          </w:tcPr>
          <w:p w14:paraId="59B70BFA" w14:textId="77777777"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Microfinance:</w:t>
            </w:r>
            <w:r w:rsidRPr="00367846">
              <w:t xml:space="preserve"> defined as the provision of diverse financial services to poor and low-income clients. Based on MIV Disclosure Guideline 2.1.2. As defined in the MIV Disclosure Guidelines, microcredit loan portfolios are characterized by their recipients (low-income borrowers who are typically self-employed or owners of tiny informal businesses and, in some cases, salaried workers), small average loan balance (defined as less than 250 per cent of GNI per capita), a diversity of loan products (such as microenterprise, line of credit, housing, education, loans for immediate household needs) and alternative lending techniques that generally do not rely on conventional collateral. </w:t>
            </w:r>
          </w:p>
          <w:p w14:paraId="430F611A" w14:textId="77777777"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SME:</w:t>
            </w:r>
            <w:r>
              <w:t xml:space="preserve"> s</w:t>
            </w:r>
            <w:r w:rsidRPr="00367846">
              <w:t>mall-and medium-sized enterprises (SMEs) are those with more than five but less than 250 employees (definition taken from the MIV Disclosure Guidelines). We recognise that definitions of SMEs vary from country to country, so where applicable in this supplement, we invite respondents to provide their own definitions.</w:t>
            </w:r>
          </w:p>
          <w:p w14:paraId="1F649CEC" w14:textId="77777777"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Other</w:t>
            </w:r>
            <w:r w:rsidRPr="00E64131">
              <w:rPr>
                <w:b/>
              </w:rPr>
              <w:t>:</w:t>
            </w:r>
            <w:r w:rsidRPr="00367846">
              <w:t xml:space="preserve"> could include access to finance for housing purposes.</w:t>
            </w:r>
          </w:p>
        </w:tc>
      </w:tr>
      <w:tr w:rsidR="00BC357D" w:rsidRPr="00D5451C" w14:paraId="59DB41A1" w14:textId="77777777" w:rsidTr="00BC357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4AB6EB61" w14:textId="77777777" w:rsidR="00BC357D" w:rsidRPr="003C6508" w:rsidRDefault="00BC357D" w:rsidP="00BC357D">
            <w:pPr>
              <w:pStyle w:val="INDICATORTEXT"/>
              <w:jc w:val="both"/>
              <w:rPr>
                <w:b/>
                <w:szCs w:val="18"/>
              </w:rPr>
            </w:pPr>
            <w:r>
              <w:rPr>
                <w:b/>
                <w:szCs w:val="18"/>
              </w:rPr>
              <w:t>LOGIC</w:t>
            </w:r>
          </w:p>
        </w:tc>
      </w:tr>
      <w:tr w:rsidR="00BC357D" w:rsidRPr="00D5451C" w14:paraId="7E3350E4" w14:textId="77777777" w:rsidTr="004D18F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0625A14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A6A6A6" w:themeColor="background1" w:themeShade="A6"/>
              <w:bottom w:val="single" w:sz="4" w:space="0" w:color="0082C8"/>
            </w:tcBorders>
            <w:shd w:val="clear" w:color="auto" w:fill="auto"/>
          </w:tcPr>
          <w:p w14:paraId="614BA51F" w14:textId="77777777" w:rsidR="00BC357D"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If you report </w:t>
            </w:r>
            <w:r w:rsidRPr="00BF429C">
              <w:t>≥</w:t>
            </w:r>
            <w:r>
              <w:t xml:space="preserve">20% of your total inclusive finance assets invested directly in microfinance, indicators [06-08] and [11-13] will be applicable.  </w:t>
            </w:r>
          </w:p>
        </w:tc>
      </w:tr>
    </w:tbl>
    <w:p w14:paraId="0251C242" w14:textId="27EC27BF" w:rsidR="00580CA9" w:rsidRDefault="00580CA9"/>
    <w:p w14:paraId="29BD8A87" w14:textId="77777777" w:rsidR="00580CA9" w:rsidRDefault="00580CA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648C" w14:paraId="1D3EE33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B2CFA5"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0CA1D176"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BC796FE"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5A7D66A"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7B648C" w14:paraId="705A027B"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BE8C0E6"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IFD 06</w:t>
            </w:r>
          </w:p>
        </w:tc>
        <w:tc>
          <w:tcPr>
            <w:tcW w:w="3402" w:type="dxa"/>
          </w:tcPr>
          <w:p w14:paraId="5B98F899" w14:textId="77777777" w:rsidR="007B648C" w:rsidRDefault="007B648C" w:rsidP="001558D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CD433DD" w14:textId="77777777" w:rsidR="007B648C" w:rsidRPr="00356CDA" w:rsidRDefault="007B648C" w:rsidP="001558DD">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381E91E" w14:textId="77777777" w:rsidR="007B648C" w:rsidRPr="00356CDA" w:rsidRDefault="007B648C"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7DDC653"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4790982" w14:textId="77777777" w:rsidR="007B648C" w:rsidRDefault="007B648C" w:rsidP="007B648C">
      <w:pPr>
        <w:pStyle w:val="INDICATORNUMBER"/>
      </w:pPr>
    </w:p>
    <w:tbl>
      <w:tblPr>
        <w:tblStyle w:val="SubSectionIndicatorTableVOLUNTARY"/>
        <w:tblW w:w="9214" w:type="dxa"/>
        <w:tblInd w:w="5" w:type="dxa"/>
        <w:tblLook w:val="04A0" w:firstRow="1" w:lastRow="0" w:firstColumn="1" w:lastColumn="0" w:noHBand="0" w:noVBand="1"/>
      </w:tblPr>
      <w:tblGrid>
        <w:gridCol w:w="1093"/>
        <w:gridCol w:w="3031"/>
        <w:gridCol w:w="1267"/>
        <w:gridCol w:w="563"/>
        <w:gridCol w:w="3260"/>
      </w:tblGrid>
      <w:tr w:rsidR="004F32D8" w14:paraId="616E730B" w14:textId="77777777" w:rsidTr="002023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4DF8435" w14:textId="77777777" w:rsidR="004F32D8" w:rsidRPr="00903B63" w:rsidRDefault="004F32D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06</w:t>
            </w:r>
          </w:p>
        </w:tc>
        <w:tc>
          <w:tcPr>
            <w:tcW w:w="8121" w:type="dxa"/>
            <w:gridSpan w:val="4"/>
            <w:tcBorders>
              <w:top w:val="single" w:sz="4" w:space="0" w:color="0070C0"/>
              <w:bottom w:val="single" w:sz="4" w:space="0" w:color="0070C0"/>
              <w:right w:val="single" w:sz="4" w:space="0" w:color="0070C0"/>
            </w:tcBorders>
            <w:shd w:val="clear" w:color="auto" w:fill="0070C0"/>
          </w:tcPr>
          <w:p w14:paraId="29A6BE40" w14:textId="77777777" w:rsidR="004F32D8" w:rsidRPr="00903B63" w:rsidRDefault="004F32D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F32D8" w14:paraId="4E20A4B9"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008FB73"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06.1</w:t>
            </w:r>
          </w:p>
        </w:tc>
        <w:tc>
          <w:tcPr>
            <w:tcW w:w="8121" w:type="dxa"/>
            <w:gridSpan w:val="4"/>
            <w:tcBorders>
              <w:top w:val="single" w:sz="4" w:space="0" w:color="0070C0"/>
              <w:right w:val="single" w:sz="4" w:space="0" w:color="0070C0"/>
            </w:tcBorders>
            <w:shd w:val="clear" w:color="auto" w:fill="DAEEF3" w:themeFill="accent5" w:themeFillTint="33"/>
          </w:tcPr>
          <w:p w14:paraId="2A13FB3A" w14:textId="77777777" w:rsidR="004F32D8" w:rsidRPr="00C2743E" w:rsidRDefault="004F32D8" w:rsidP="001558DD">
            <w:pPr>
              <w:pStyle w:val="INDICATORTEXT"/>
              <w:cnfStyle w:val="000000100000" w:firstRow="0" w:lastRow="0" w:firstColumn="0" w:lastColumn="0" w:oddVBand="0" w:evenVBand="0" w:oddHBand="1" w:evenHBand="0" w:firstRowFirstColumn="0" w:firstRowLastColumn="0" w:lastRowFirstColumn="0" w:lastRowLastColumn="0"/>
            </w:pPr>
            <w:r w:rsidRPr="004F32D8">
              <w:t>Indicate if you track the geographical spread of your total assets invested directly in microfinance.</w:t>
            </w:r>
          </w:p>
        </w:tc>
      </w:tr>
      <w:tr w:rsidR="004F32D8" w14:paraId="37B12103"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713D0F" w14:textId="77777777" w:rsidR="004F32D8" w:rsidRDefault="004F32D8"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08B7329" w14:textId="77777777" w:rsidR="004F32D8" w:rsidRPr="005308EE"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2"/>
            <w:tcBorders>
              <w:top w:val="nil"/>
              <w:left w:val="single" w:sz="4" w:space="0" w:color="A6A6A6" w:themeColor="background1" w:themeShade="A6"/>
              <w:bottom w:val="single" w:sz="4" w:space="0" w:color="0070C0"/>
              <w:right w:val="single" w:sz="4" w:space="0" w:color="0070C0"/>
            </w:tcBorders>
            <w:shd w:val="clear" w:color="auto" w:fill="auto"/>
          </w:tcPr>
          <w:p w14:paraId="0142CA45" w14:textId="77777777" w:rsidR="004F32D8" w:rsidRPr="00B734A4"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4F32D8" w14:paraId="3742F20B"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EA338C4"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06.2</w:t>
            </w:r>
          </w:p>
        </w:tc>
        <w:tc>
          <w:tcPr>
            <w:tcW w:w="8121" w:type="dxa"/>
            <w:gridSpan w:val="4"/>
            <w:tcBorders>
              <w:top w:val="single" w:sz="4" w:space="0" w:color="0070C0"/>
              <w:right w:val="single" w:sz="4" w:space="0" w:color="0070C0"/>
            </w:tcBorders>
            <w:shd w:val="clear" w:color="auto" w:fill="DAEEF3" w:themeFill="accent5" w:themeFillTint="33"/>
          </w:tcPr>
          <w:p w14:paraId="24631B6B" w14:textId="77777777" w:rsidR="004F32D8" w:rsidRPr="003939E2" w:rsidRDefault="004F32D8" w:rsidP="001558DD">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4F32D8">
              <w:t>Of your total assets invested directly in microfinance, indicate the geographic spread as a percentage of your portfolio</w:t>
            </w:r>
            <w:r>
              <w:t>.</w:t>
            </w:r>
          </w:p>
        </w:tc>
      </w:tr>
      <w:tr w:rsidR="00E64131" w14:paraId="7EF310BF" w14:textId="77777777" w:rsidTr="0020237F">
        <w:trPr>
          <w:trHeight w:val="794"/>
        </w:trPr>
        <w:tc>
          <w:tcPr>
            <w:cnfStyle w:val="001000000000" w:firstRow="0" w:lastRow="0" w:firstColumn="1" w:lastColumn="0" w:oddVBand="0" w:evenVBand="0" w:oddHBand="0" w:evenHBand="0" w:firstRowFirstColumn="0" w:firstRowLastColumn="0" w:lastRowFirstColumn="0" w:lastRowLastColumn="0"/>
            <w:tcW w:w="1093" w:type="dxa"/>
            <w:vMerge w:val="restart"/>
            <w:tcBorders>
              <w:left w:val="single" w:sz="4" w:space="0" w:color="0070C0"/>
            </w:tcBorders>
            <w:vAlign w:val="top"/>
          </w:tcPr>
          <w:p w14:paraId="6D220222"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C0796FB" w14:textId="77777777" w:rsidR="00E64131" w:rsidRPr="00680D45"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20237F">
              <w:t>Western Europe</w:t>
            </w:r>
          </w:p>
        </w:tc>
        <w:tc>
          <w:tcPr>
            <w:tcW w:w="1830" w:type="dxa"/>
            <w:gridSpan w:val="2"/>
            <w:vMerge w:val="restart"/>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5E53F470"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1894DA"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5A1012EC"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15CC362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980C7E"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7897F5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2D780827" w14:textId="77777777" w:rsidR="00E64131" w:rsidRPr="0020237F" w:rsidRDefault="00E64131" w:rsidP="0020237F">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680813F" w14:textId="77777777" w:rsidTr="0020237F">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983CFD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5840E21"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6CEB56" w14:textId="77777777" w:rsidR="00E64131" w:rsidRPr="00A049F9"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5A97913" w14:textId="77777777" w:rsidR="00E64131" w:rsidRDefault="00E6413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37DC00EB" wp14:editId="0E1BFF15">
                  <wp:extent cx="436196" cy="175097"/>
                  <wp:effectExtent l="19050" t="0" r="1954" b="0"/>
                  <wp:docPr id="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648C4A3C" w14:textId="77777777" w:rsidR="005C1D01" w:rsidRPr="0020237F" w:rsidRDefault="005C1D0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E64131" w14:paraId="14BA4329" w14:textId="77777777" w:rsidTr="0020237F">
        <w:trPr>
          <w:trHeight w:val="73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AE6F1FB"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A3974EE"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20237F">
              <w:t>Eastern Europe &amp; Central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BB9B7E1"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5C3AA67"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62194A1"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9B2915D"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CDAF938"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9B099A3"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1F92945C"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92FDD3" w14:textId="77777777" w:rsidTr="00DF3A35">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59209E7"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2E5B535E"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C64F18" w14:textId="77777777" w:rsidR="00E64131" w:rsidRPr="00A049F9" w:rsidRDefault="00E64131" w:rsidP="0020237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FC18F5"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63157596" wp14:editId="494CD4BB">
                  <wp:extent cx="436196" cy="175097"/>
                  <wp:effectExtent l="19050" t="0" r="1954" b="0"/>
                  <wp:docPr id="2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06FDD9A" w14:textId="777777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E64131" w14:paraId="0DFE98B1" w14:textId="77777777" w:rsidTr="00DF3A35">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7647B93"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6B4C5AA"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DF3A35">
              <w:t>North America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3380059"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FE129EA"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D450428"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0BB9F03"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971D631"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2119024"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5E0FD03"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E4F3AC" w14:textId="77777777" w:rsidTr="003271B8">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37677C0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3263D01" w14:textId="77777777" w:rsidR="00E64131" w:rsidRPr="00DF3A35"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CD4E5" w14:textId="77777777" w:rsidR="00E64131" w:rsidRPr="00A049F9" w:rsidRDefault="00E64131" w:rsidP="00DF3A35">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A84ED51"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2389F096" wp14:editId="7DDF7E7C">
                  <wp:extent cx="436196" cy="175097"/>
                  <wp:effectExtent l="19050" t="0" r="1954" b="0"/>
                  <wp:docPr id="2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4A70FE3" w14:textId="777777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E64131" w14:paraId="5207A7EF" w14:textId="77777777" w:rsidTr="003271B8">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DE4F2D2"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1BD13000" w14:textId="77777777" w:rsidR="00E64131" w:rsidRPr="00DF3A35"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3271B8">
              <w:t>Latin America (includes Central and South America) &amp; Caribbean</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65BD849"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D097D1C"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2E980E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2E9F710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8D17C1E"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636F70C5"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4F2C9DC2"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4A35AC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C86007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047D1519" w14:textId="77777777" w:rsidR="00E64131" w:rsidRPr="003271B8"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3A2C47" w14:textId="77777777" w:rsidR="00E64131" w:rsidRPr="00A049F9" w:rsidRDefault="00E64131" w:rsidP="003271B8">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03CB91F"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02044CA4" wp14:editId="79FCF123">
                  <wp:extent cx="436196" cy="175097"/>
                  <wp:effectExtent l="19050" t="0" r="1954" b="0"/>
                  <wp:docPr id="2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05C33047" w14:textId="777777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E64131" w14:paraId="117BEF32"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610A3A4"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6B853722" w14:textId="77777777" w:rsidR="00E64131" w:rsidRPr="003271B8"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D0205F">
              <w:t>East Asia &amp; Pacific</w:t>
            </w:r>
          </w:p>
        </w:tc>
        <w:tc>
          <w:tcPr>
            <w:tcW w:w="1830" w:type="dxa"/>
            <w:gridSpan w:val="2"/>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1F928E"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EB825AC"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27178BA"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4AB2051"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7753F00"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A2B52F8"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0C79EBD"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A827B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E2AD6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C3CA0F5" w14:textId="77777777" w:rsidR="00E64131" w:rsidRPr="00D0205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4B154E" w14:textId="77777777" w:rsidR="00E64131" w:rsidRPr="00A049F9" w:rsidRDefault="00E64131" w:rsidP="00D0205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9B4BC37"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77BBC972" wp14:editId="7A2C033C">
                  <wp:extent cx="436196" cy="175097"/>
                  <wp:effectExtent l="19050" t="0" r="1954" b="0"/>
                  <wp:docPr id="2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4513C4BD" w14:textId="777777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E64131" w14:paraId="550DA70A"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EBEDF0"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38A61F8" w14:textId="77777777" w:rsidR="00E64131" w:rsidRPr="00D0205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A6567">
              <w:t>South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76608B"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5F51F18"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5A040AB"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366607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B1517C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8C50A8F"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6DE3498B"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FC88F93"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B48C28"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8A1A95B" w14:textId="77777777" w:rsidR="00E64131" w:rsidRPr="00AA6567"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359E84" w14:textId="77777777" w:rsidR="00E64131" w:rsidRPr="00A049F9" w:rsidRDefault="00E64131" w:rsidP="00AA6567">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F4C118"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05851980" wp14:editId="5E2FEAFC">
                  <wp:extent cx="436196" cy="175097"/>
                  <wp:effectExtent l="19050" t="0" r="1954" b="0"/>
                  <wp:docPr id="2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1D763DD" w14:textId="777777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E64131" w14:paraId="05A443E4" w14:textId="77777777" w:rsidTr="003E1621">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421C365"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25EB8CDC" w14:textId="77777777" w:rsidR="00E64131" w:rsidRPr="00AA6567"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3E1621">
              <w:t>Middle East &amp; North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D15995C"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9179DC2"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C655AC3"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5EEEA37"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F962F34"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7939D280"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045BF100"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C308550"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C41DE5F"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9415926" w14:textId="77777777" w:rsidR="00E64131" w:rsidRPr="003E162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BCC39F" w14:textId="77777777" w:rsidR="00E64131" w:rsidRPr="00A049F9" w:rsidRDefault="00E64131" w:rsidP="003E1621">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C94DB29"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6F56BB2F" wp14:editId="6D57DAA8">
                  <wp:extent cx="436196" cy="175097"/>
                  <wp:effectExtent l="19050" t="0" r="1954" b="0"/>
                  <wp:docPr id="2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11245B77" w14:textId="777777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E64131" w14:paraId="0577E18B" w14:textId="77777777" w:rsidTr="00E64131">
        <w:trPr>
          <w:trHeight w:val="78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8F960F"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07785974" w14:textId="77777777" w:rsidR="00E64131" w:rsidRPr="003E1621"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5E6E9C">
              <w:t>Sub-Saharan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3912728"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AFCA4E"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FC65894"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FCE112E"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BDBAE86"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2AA4327"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00701F55" w14:textId="77777777" w:rsidR="00E64131" w:rsidRPr="0020237F" w:rsidRDefault="00E64131" w:rsidP="00E64131">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5A87FE" w14:textId="77777777" w:rsidTr="00E64131">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0D4DC20" w14:textId="77777777" w:rsidR="00E64131" w:rsidRDefault="00E64131" w:rsidP="001558DD">
            <w:pPr>
              <w:pStyle w:val="INDICATORNUMBER"/>
              <w:rPr>
                <w:rStyle w:val="IntenseEmphasis"/>
                <w:b/>
                <w:bCs w:val="0"/>
                <w:i w:val="0"/>
                <w:iCs w:val="0"/>
                <w:color w:val="595959"/>
              </w:rPr>
            </w:pPr>
          </w:p>
        </w:tc>
        <w:tc>
          <w:tcPr>
            <w:tcW w:w="3031" w:type="dxa"/>
            <w:vMerge/>
            <w:tcBorders>
              <w:right w:val="single" w:sz="4" w:space="0" w:color="A6A6A6" w:themeColor="background1" w:themeShade="A6"/>
            </w:tcBorders>
            <w:shd w:val="clear" w:color="auto" w:fill="auto"/>
          </w:tcPr>
          <w:p w14:paraId="42A8E927" w14:textId="77777777" w:rsidR="00E64131" w:rsidRPr="005E6E9C"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right w:val="single" w:sz="4" w:space="0" w:color="A6A6A6" w:themeColor="background1" w:themeShade="A6"/>
            </w:tcBorders>
            <w:shd w:val="clear" w:color="auto" w:fill="auto"/>
          </w:tcPr>
          <w:p w14:paraId="53F69429" w14:textId="77777777" w:rsidR="00E64131" w:rsidRPr="00A049F9" w:rsidRDefault="00E64131" w:rsidP="005E6E9C">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D395A4" w14:textId="77777777" w:rsidR="00E64131" w:rsidRDefault="00E6413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rPr>
              <w:drawing>
                <wp:inline distT="0" distB="0" distL="0" distR="0" wp14:anchorId="5E6C3E1D" wp14:editId="7997CBB4">
                  <wp:extent cx="436196" cy="175097"/>
                  <wp:effectExtent l="19050" t="0" r="1954"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5F5B474" w14:textId="77777777" w:rsidR="005C1D01" w:rsidRPr="0020237F" w:rsidRDefault="005C1D0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E64131" w14:paraId="3BD2DDA4"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7D0C3DF" w14:textId="77777777" w:rsidR="00E64131" w:rsidRPr="00AE100E" w:rsidRDefault="00E64131" w:rsidP="00902838">
            <w:pPr>
              <w:pStyle w:val="INDICATORNUMBER"/>
              <w:rPr>
                <w:rStyle w:val="IntenseEmphasis"/>
                <w:b/>
                <w:bCs w:val="0"/>
                <w:i w:val="0"/>
                <w:iCs w:val="0"/>
                <w:color w:val="595959"/>
              </w:rPr>
            </w:pPr>
            <w:r>
              <w:rPr>
                <w:rStyle w:val="IntenseEmphasis"/>
                <w:b/>
                <w:bCs w:val="0"/>
                <w:i w:val="0"/>
                <w:iCs w:val="0"/>
                <w:color w:val="595959"/>
              </w:rPr>
              <w:t>IFD 06.3</w:t>
            </w:r>
          </w:p>
        </w:tc>
        <w:tc>
          <w:tcPr>
            <w:tcW w:w="8121" w:type="dxa"/>
            <w:gridSpan w:val="4"/>
            <w:tcBorders>
              <w:top w:val="single" w:sz="4" w:space="0" w:color="0070C0"/>
              <w:right w:val="single" w:sz="4" w:space="0" w:color="0070C0"/>
            </w:tcBorders>
            <w:shd w:val="clear" w:color="auto" w:fill="DAEEF3" w:themeFill="accent5" w:themeFillTint="33"/>
          </w:tcPr>
          <w:p w14:paraId="7A3E697F" w14:textId="77777777" w:rsidR="00E64131" w:rsidRPr="001C0916"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81ADD90" w14:textId="77777777" w:rsidR="00E64131" w:rsidRPr="005B4C52"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E64131" w14:paraId="2C5F8872"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1C9F22DB" w14:textId="77777777" w:rsidR="00E64131" w:rsidRDefault="00E64131" w:rsidP="001558DD">
            <w:pPr>
              <w:pStyle w:val="INDICATORNUMBER"/>
              <w:rPr>
                <w:rStyle w:val="IntenseEmphasis"/>
                <w:b/>
                <w:bCs w:val="0"/>
                <w:i w:val="0"/>
                <w:iCs w:val="0"/>
                <w:color w:val="595959"/>
              </w:rPr>
            </w:pPr>
          </w:p>
        </w:tc>
        <w:tc>
          <w:tcPr>
            <w:tcW w:w="8121" w:type="dxa"/>
            <w:gridSpan w:val="4"/>
            <w:tcBorders>
              <w:top w:val="nil"/>
              <w:bottom w:val="single" w:sz="4" w:space="0" w:color="0070C0"/>
              <w:right w:val="single" w:sz="4" w:space="0" w:color="0070C0"/>
            </w:tcBorders>
            <w:shd w:val="clear" w:color="auto" w:fill="auto"/>
          </w:tcPr>
          <w:p w14:paraId="5BFC26FA" w14:textId="77777777" w:rsidR="00E6413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38A84C47" w14:textId="77777777" w:rsidR="007B648C" w:rsidRDefault="007B648C" w:rsidP="00B13F96">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B13F96" w14:paraId="1AFD03B9"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3F432C3" w14:textId="77777777" w:rsidR="00B13F96" w:rsidRPr="00DC20FA" w:rsidRDefault="00B13F96"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06</w:t>
            </w:r>
          </w:p>
        </w:tc>
        <w:tc>
          <w:tcPr>
            <w:tcW w:w="8037" w:type="dxa"/>
            <w:tcBorders>
              <w:top w:val="single" w:sz="4" w:space="0" w:color="0082C8"/>
              <w:bottom w:val="single" w:sz="4" w:space="0" w:color="7F7F7F" w:themeColor="text1" w:themeTint="80"/>
            </w:tcBorders>
          </w:tcPr>
          <w:p w14:paraId="473C8E0A" w14:textId="77777777" w:rsidR="00B13F96" w:rsidRPr="00DC20FA" w:rsidRDefault="00B13F96"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B4A6B" w:rsidRPr="00D5451C" w14:paraId="31992E18" w14:textId="77777777" w:rsidTr="00BC357D">
        <w:trPr>
          <w:cnfStyle w:val="000000100000" w:firstRow="0" w:lastRow="0" w:firstColumn="0" w:lastColumn="0" w:oddVBand="0" w:evenVBand="0" w:oddHBand="1" w:evenHBand="0" w:firstRowFirstColumn="0" w:firstRowLastColumn="0" w:lastRowFirstColumn="0" w:lastRowLastColumn="0"/>
          <w:trHeight w:val="268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296FBB5B" w14:textId="77777777" w:rsidR="009B4A6B" w:rsidRPr="000D72DF" w:rsidRDefault="009B4A6B" w:rsidP="001558DD">
            <w:pPr>
              <w:pStyle w:val="INDICATORNUMBER"/>
              <w:rPr>
                <w:rStyle w:val="IntenseEmphasis"/>
                <w:b/>
                <w:bCs w:val="0"/>
                <w:i w:val="0"/>
                <w:iCs w:val="0"/>
              </w:rPr>
            </w:pPr>
            <w:r>
              <w:rPr>
                <w:rStyle w:val="IntenseEmphasis"/>
                <w:b/>
                <w:bCs w:val="0"/>
                <w:i w:val="0"/>
                <w:iCs w:val="0"/>
                <w:color w:val="595959"/>
              </w:rPr>
              <w:t>IFI 06</w:t>
            </w:r>
          </w:p>
        </w:tc>
        <w:tc>
          <w:tcPr>
            <w:tcW w:w="8037" w:type="dxa"/>
            <w:tcBorders>
              <w:top w:val="single" w:sz="4" w:space="0" w:color="7F7F7F" w:themeColor="text1" w:themeTint="80"/>
            </w:tcBorders>
            <w:shd w:val="clear" w:color="auto" w:fill="auto"/>
            <w:vAlign w:val="top"/>
          </w:tcPr>
          <w:p w14:paraId="5724821D" w14:textId="77777777" w:rsidR="009B4A6B" w:rsidRPr="00B13F96" w:rsidRDefault="009B4A6B" w:rsidP="00B13F96">
            <w:pPr>
              <w:pStyle w:val="INDICATORTEXT"/>
              <w:cnfStyle w:val="000000100000" w:firstRow="0" w:lastRow="0" w:firstColumn="0" w:lastColumn="0" w:oddVBand="0" w:evenVBand="0" w:oddHBand="1" w:evenHBand="0" w:firstRowFirstColumn="0" w:firstRowLastColumn="0" w:lastRowFirstColumn="0" w:lastRowLastColumn="0"/>
            </w:pPr>
            <w:r w:rsidRPr="00B13F96">
              <w:t>Geographic spread as a percentage of your portfolio is based on MIV Disclosure Guideline indicators 2.2.3.1-6. Here, categories have been expanded to include Western Europe and North America.</w:t>
            </w:r>
          </w:p>
          <w:p w14:paraId="51D3BEA7" w14:textId="77777777" w:rsidR="009B4A6B" w:rsidRPr="00B13F96" w:rsidRDefault="009B4A6B" w:rsidP="00B13F96">
            <w:pPr>
              <w:pStyle w:val="INDICATORTEXT"/>
              <w:cnfStyle w:val="000000100000" w:firstRow="0" w:lastRow="0" w:firstColumn="0" w:lastColumn="0" w:oddVBand="0" w:evenVBand="0" w:oddHBand="1" w:evenHBand="0" w:firstRowFirstColumn="0" w:firstRowLastColumn="0" w:lastRowFirstColumn="0" w:lastRowLastColumn="0"/>
            </w:pPr>
            <w:r w:rsidRPr="00B13F96">
              <w:t>Based on MIV Disclosure Guideline 3.2.3, average loan size is a proxy indicator for the poverty level of clients of the microfinance service provider. Active borrowers refer to individuals who currently have an outstanding loan balance with the microfinance service provider or are primarily responsible for repaying any portion of the gross loan portfolio. Individual who have multiple loans with a microfinance service provider should be counted as a single borrower. Calculate as follows: Sum of total gross loan portfolio of each microfinance service provider in the direct portfolio / Sum of number of active borrowers of each microfinance service provider in the direct portfolio.</w:t>
            </w:r>
          </w:p>
        </w:tc>
      </w:tr>
      <w:tr w:rsidR="00B13F96" w:rsidRPr="00D5451C" w14:paraId="2A0846F0"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314E6E62" w14:textId="77777777" w:rsidR="00B13F96" w:rsidRPr="00367846" w:rsidRDefault="00B13F96" w:rsidP="001558DD">
            <w:pPr>
              <w:pStyle w:val="INDICATORTEXT"/>
              <w:rPr>
                <w:b/>
              </w:rPr>
            </w:pPr>
            <w:r>
              <w:rPr>
                <w:b/>
              </w:rPr>
              <w:t>LOGIC</w:t>
            </w:r>
          </w:p>
        </w:tc>
      </w:tr>
      <w:tr w:rsidR="00B13F96" w:rsidRPr="00D5451C" w14:paraId="0EA4341C" w14:textId="77777777" w:rsidTr="001558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1B3CAA9D" w14:textId="77777777" w:rsidR="00B13F96" w:rsidRDefault="00B13F96" w:rsidP="00B13F96">
            <w:pPr>
              <w:pStyle w:val="INDICATORNUMBER"/>
              <w:rPr>
                <w:rStyle w:val="IntenseEmphasis"/>
                <w:b/>
                <w:bCs w:val="0"/>
                <w:i w:val="0"/>
                <w:iCs w:val="0"/>
                <w:color w:val="595959"/>
              </w:rPr>
            </w:pPr>
            <w:r>
              <w:rPr>
                <w:rStyle w:val="IntenseEmphasis"/>
                <w:b/>
                <w:bCs w:val="0"/>
                <w:i w:val="0"/>
                <w:iCs w:val="0"/>
                <w:color w:val="595959"/>
              </w:rPr>
              <w:t>IFD 06</w:t>
            </w:r>
          </w:p>
        </w:tc>
        <w:tc>
          <w:tcPr>
            <w:tcW w:w="8037" w:type="dxa"/>
            <w:tcBorders>
              <w:top w:val="single" w:sz="4" w:space="0" w:color="A6A6A6" w:themeColor="background1" w:themeShade="A6"/>
              <w:bottom w:val="single" w:sz="4" w:space="0" w:color="0070C0"/>
            </w:tcBorders>
            <w:shd w:val="clear" w:color="auto" w:fill="auto"/>
          </w:tcPr>
          <w:p w14:paraId="3912134B" w14:textId="77777777" w:rsidR="00D3790B" w:rsidRPr="00AB19BE" w:rsidRDefault="00D3790B" w:rsidP="00AB19BE">
            <w:pPr>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1CBD4510" w14:textId="77777777" w:rsidR="00B13F96" w:rsidRPr="00367846" w:rsidRDefault="009B4A6B" w:rsidP="002B037E">
            <w:pPr>
              <w:pStyle w:val="INDICATORTEXT"/>
              <w:cnfStyle w:val="000000100000" w:firstRow="0" w:lastRow="0" w:firstColumn="0" w:lastColumn="0" w:oddVBand="0" w:evenVBand="0" w:oddHBand="1" w:evenHBand="0" w:firstRowFirstColumn="0" w:firstRowLastColumn="0" w:lastRowFirstColumn="0" w:lastRowLastColumn="0"/>
              <w:rPr>
                <w:b/>
              </w:rPr>
            </w:pPr>
            <w:r>
              <w:t>[06.2] will be applicable if ‘</w:t>
            </w:r>
            <w:r w:rsidR="00B13F96" w:rsidRPr="00B13F96">
              <w:t>Yes</w:t>
            </w:r>
            <w:r>
              <w:t>’</w:t>
            </w:r>
            <w:r w:rsidR="00B13F96" w:rsidRPr="00B13F96">
              <w:t xml:space="preserve"> </w:t>
            </w:r>
            <w:r w:rsidR="00D646C4">
              <w:t xml:space="preserve">is reported in </w:t>
            </w:r>
            <w:r w:rsidR="00B13F96" w:rsidRPr="00B13F96">
              <w:t>[06.1]</w:t>
            </w:r>
          </w:p>
        </w:tc>
      </w:tr>
    </w:tbl>
    <w:p w14:paraId="616399EF" w14:textId="77777777" w:rsidR="00B13F96" w:rsidRDefault="00B13F96">
      <w:pPr>
        <w:widowControl/>
        <w:autoSpaceDE/>
        <w:autoSpaceDN/>
        <w:adjustRightInd/>
        <w:spacing w:before="0" w:after="0" w:line="240" w:lineRule="auto"/>
      </w:pPr>
    </w:p>
    <w:p w14:paraId="3527998E" w14:textId="77777777" w:rsidR="008C02AE" w:rsidRDefault="008C02AE">
      <w:pPr>
        <w:widowControl/>
        <w:autoSpaceDE/>
        <w:autoSpaceDN/>
        <w:adjustRightInd/>
        <w:spacing w:before="0" w:after="0" w:line="240" w:lineRule="auto"/>
        <w:sectPr w:rsidR="008C02AE" w:rsidSect="00855023">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3E06EC" w14:paraId="55DDEB4F" w14:textId="77777777" w:rsidTr="00CB73FF">
        <w:trPr>
          <w:cnfStyle w:val="100000000000" w:firstRow="1" w:lastRow="0" w:firstColumn="0" w:lastColumn="0" w:oddVBand="0" w:evenVBand="0" w:oddHBand="0" w:evenHBand="0" w:firstRowFirstColumn="0" w:firstRowLastColumn="0" w:lastRowFirstColumn="0" w:lastRowLastColumn="0"/>
        </w:trPr>
        <w:tc>
          <w:tcPr>
            <w:tcW w:w="9129" w:type="dxa"/>
          </w:tcPr>
          <w:p w14:paraId="3453B236" w14:textId="77777777" w:rsidR="003E06EC" w:rsidRDefault="003E06EC" w:rsidP="00CB73FF">
            <w:pPr>
              <w:widowControl/>
              <w:autoSpaceDE/>
              <w:autoSpaceDN/>
              <w:adjustRightInd/>
              <w:spacing w:after="0" w:line="240" w:lineRule="auto"/>
              <w:rPr>
                <w:rStyle w:val="IntenseEmphasis"/>
                <w:b/>
                <w:bCs w:val="0"/>
                <w:i w:val="0"/>
                <w:iCs w:val="0"/>
              </w:rPr>
            </w:pPr>
            <w:r>
              <w:lastRenderedPageBreak/>
              <w:t>SECTION</w:t>
            </w:r>
          </w:p>
        </w:tc>
      </w:tr>
      <w:tr w:rsidR="003E06EC" w14:paraId="0A0FDE56" w14:textId="77777777" w:rsidTr="00CB73FF">
        <w:trPr>
          <w:cnfStyle w:val="010000000000" w:firstRow="0" w:lastRow="1" w:firstColumn="0" w:lastColumn="0" w:oddVBand="0" w:evenVBand="0" w:oddHBand="0" w:evenHBand="0" w:firstRowFirstColumn="0" w:firstRowLastColumn="0" w:lastRowFirstColumn="0" w:lastRowLastColumn="0"/>
        </w:trPr>
        <w:tc>
          <w:tcPr>
            <w:tcW w:w="9129" w:type="dxa"/>
          </w:tcPr>
          <w:p w14:paraId="0A6B5635" w14:textId="77777777" w:rsidR="003E06EC" w:rsidRPr="008C02AE" w:rsidRDefault="008C02AE" w:rsidP="008C02AE">
            <w:pPr>
              <w:pStyle w:val="Heading2"/>
              <w:outlineLvl w:val="1"/>
              <w:rPr>
                <w:rStyle w:val="IntenseEmphasis"/>
                <w:i w:val="0"/>
                <w:iCs w:val="0"/>
                <w:color w:val="008CD0"/>
              </w:rPr>
            </w:pPr>
            <w:bookmarkStart w:id="9" w:name="_Toc368050683"/>
            <w:r w:rsidRPr="008C02AE">
              <w:t>PIIF Principle 1: Range of services</w:t>
            </w:r>
            <w:bookmarkEnd w:id="9"/>
          </w:p>
        </w:tc>
      </w:tr>
    </w:tbl>
    <w:p w14:paraId="68A77E6D" w14:textId="77777777" w:rsidR="00465998" w:rsidRDefault="00465998" w:rsidP="003E06EC">
      <w:pPr>
        <w:pStyle w:val="INDICATORNUMBER"/>
      </w:pPr>
    </w:p>
    <w:p w14:paraId="470AD2C4" w14:textId="77777777" w:rsidR="001D2DAA" w:rsidRPr="001D2DAA" w:rsidRDefault="001D2DAA" w:rsidP="001D2DAA">
      <w:pPr>
        <w:pStyle w:val="INDICATORTEXT"/>
        <w:rPr>
          <w:b/>
          <w:i/>
          <w:lang w:eastAsia="en-GB"/>
        </w:rPr>
      </w:pPr>
      <w:r w:rsidRPr="001D2DAA">
        <w:rPr>
          <w:b/>
          <w:i/>
          <w:lang w:eastAsia="en-GB"/>
        </w:rPr>
        <w:t>Possible action:</w:t>
      </w:r>
    </w:p>
    <w:p w14:paraId="451A0E16" w14:textId="77777777" w:rsidR="001D2DAA" w:rsidRPr="001D2DAA" w:rsidRDefault="001D2DAA" w:rsidP="001D2DAA">
      <w:pPr>
        <w:pStyle w:val="INDICATORTEXT"/>
        <w:rPr>
          <w:i/>
          <w:lang w:eastAsia="en-GB"/>
        </w:rPr>
      </w:pPr>
      <w:r w:rsidRPr="001D2DAA">
        <w:rPr>
          <w:i/>
          <w:lang w:eastAsia="en-GB"/>
        </w:rPr>
        <w:t>Develop and extend the range of financial services available to low-income populations. Extensions could include savings, loans, insurance, payment services, remittance facilities and pension plans.</w:t>
      </w:r>
    </w:p>
    <w:p w14:paraId="2CED460D" w14:textId="77777777" w:rsidR="001D2DAA" w:rsidRDefault="001D2DAA"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25433E57"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885B5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163AD0D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6F00BB"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1709546"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347E5A1F"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479FD99"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w:t>
            </w:r>
            <w:r w:rsidR="0045348C">
              <w:rPr>
                <w:rStyle w:val="IntenseEmphasis"/>
                <w:i w:val="0"/>
                <w:color w:val="FFFFFF" w:themeColor="background1"/>
              </w:rPr>
              <w:t>D 07</w:t>
            </w:r>
          </w:p>
        </w:tc>
        <w:tc>
          <w:tcPr>
            <w:tcW w:w="3402" w:type="dxa"/>
          </w:tcPr>
          <w:p w14:paraId="64C4D304"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D8BEAF"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3936F15" w14:textId="77777777" w:rsidR="00465998" w:rsidRPr="00356CDA" w:rsidRDefault="0045348C" w:rsidP="00CB73FF">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4ED00D2C" w14:textId="77777777" w:rsidR="001D2DAA" w:rsidRDefault="001D2DAA" w:rsidP="00465998">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4819"/>
      </w:tblGrid>
      <w:tr w:rsidR="00424998" w14:paraId="4894236F"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8BB978B" w14:textId="77777777" w:rsidR="00424998" w:rsidRPr="00903B63" w:rsidRDefault="0042499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07</w:t>
            </w:r>
          </w:p>
        </w:tc>
        <w:tc>
          <w:tcPr>
            <w:tcW w:w="8121" w:type="dxa"/>
            <w:gridSpan w:val="2"/>
            <w:tcBorders>
              <w:top w:val="single" w:sz="4" w:space="0" w:color="0070C0"/>
              <w:bottom w:val="single" w:sz="4" w:space="0" w:color="0070C0"/>
              <w:right w:val="single" w:sz="4" w:space="0" w:color="0070C0"/>
            </w:tcBorders>
            <w:shd w:val="clear" w:color="auto" w:fill="0070C0"/>
          </w:tcPr>
          <w:p w14:paraId="6889CA89" w14:textId="77777777" w:rsidR="00424998" w:rsidRPr="00903B63" w:rsidRDefault="0042499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C4F77" w14:paraId="1E34E31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26BF32A" w14:textId="77777777" w:rsidR="00FC4F77" w:rsidRDefault="00FC4F77" w:rsidP="001558DD">
            <w:pPr>
              <w:pStyle w:val="INDICATORNUMBER"/>
              <w:rPr>
                <w:rStyle w:val="IntenseEmphasis"/>
                <w:b/>
                <w:bCs w:val="0"/>
                <w:i w:val="0"/>
                <w:iCs w:val="0"/>
                <w:color w:val="595959"/>
              </w:rPr>
            </w:pPr>
            <w:r>
              <w:rPr>
                <w:rStyle w:val="IntenseEmphasis"/>
                <w:b/>
                <w:bCs w:val="0"/>
                <w:i w:val="0"/>
                <w:iCs w:val="0"/>
                <w:color w:val="595959"/>
              </w:rPr>
              <w:t>IFD 07.1</w:t>
            </w:r>
          </w:p>
        </w:tc>
        <w:tc>
          <w:tcPr>
            <w:tcW w:w="8121" w:type="dxa"/>
            <w:gridSpan w:val="2"/>
            <w:tcBorders>
              <w:top w:val="single" w:sz="4" w:space="0" w:color="0070C0"/>
              <w:right w:val="single" w:sz="4" w:space="0" w:color="0070C0"/>
            </w:tcBorders>
            <w:shd w:val="clear" w:color="auto" w:fill="DAEEF3" w:themeFill="accent5" w:themeFillTint="33"/>
          </w:tcPr>
          <w:p w14:paraId="4B85C109" w14:textId="77777777" w:rsidR="00FC4F77" w:rsidRPr="00C2743E" w:rsidRDefault="00FC4F77" w:rsidP="001558DD">
            <w:pPr>
              <w:pStyle w:val="INDICATORTEXT"/>
              <w:cnfStyle w:val="000000100000" w:firstRow="0" w:lastRow="0" w:firstColumn="0" w:lastColumn="0" w:oddVBand="0" w:evenVBand="0" w:oddHBand="1" w:evenHBand="0" w:firstRowFirstColumn="0" w:firstRowLastColumn="0" w:lastRowFirstColumn="0" w:lastRowLastColumn="0"/>
            </w:pPr>
            <w:r w:rsidRPr="00424998">
              <w:t>Indicate if you track the percentage of your microfinance investees' portfolio that is in microenterprise loans.</w:t>
            </w:r>
          </w:p>
        </w:tc>
      </w:tr>
      <w:tr w:rsidR="00FC4F77" w14:paraId="2E9C60AD" w14:textId="77777777" w:rsidTr="009B4A6B">
        <w:trPr>
          <w:trHeight w:val="936"/>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B52410E" w14:textId="77777777" w:rsidR="00FC4F77" w:rsidRDefault="00FC4F77" w:rsidP="009B4A6B">
            <w:pPr>
              <w:pStyle w:val="INDICATORNUMBER"/>
              <w:spacing w:before="0"/>
              <w:rPr>
                <w:rStyle w:val="IntenseEmphasis"/>
                <w:b/>
                <w:bCs w:val="0"/>
                <w:i w:val="0"/>
                <w:iCs w:val="0"/>
                <w:color w:val="595959"/>
              </w:rPr>
            </w:pPr>
          </w:p>
        </w:tc>
        <w:tc>
          <w:tcPr>
            <w:tcW w:w="3302" w:type="dxa"/>
            <w:vMerge w:val="restart"/>
            <w:tcBorders>
              <w:top w:val="nil"/>
              <w:right w:val="single" w:sz="4" w:space="0" w:color="A6A6A6" w:themeColor="background1" w:themeShade="A6"/>
            </w:tcBorders>
            <w:shd w:val="clear" w:color="auto" w:fill="auto"/>
          </w:tcPr>
          <w:p w14:paraId="0F866DBE" w14:textId="77777777" w:rsidR="00FC4F77" w:rsidRPr="005308EE" w:rsidRDefault="00FC4F77" w:rsidP="009B4A6B">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404B50B" w14:textId="77777777" w:rsidR="00FC4F77" w:rsidRPr="00FC4F77" w:rsidRDefault="00FC4F77" w:rsidP="009B4A6B">
            <w:pPr>
              <w:shd w:val="clear" w:color="auto" w:fill="FFFFFF"/>
              <w:spacing w:before="0" w:after="150" w:line="270" w:lineRule="atLeas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8"/>
              </w:rPr>
            </w:pPr>
            <w:r w:rsidRPr="00FC4F77">
              <w:rPr>
                <w:b/>
                <w:color w:val="595959"/>
                <w:sz w:val="18"/>
              </w:rPr>
              <w:t>If you aggregate this information at an organisational level, indicate the percentage of your portfolio in microenterprise loans.</w:t>
            </w:r>
            <w:r w:rsidRPr="009B4A6B">
              <w:rPr>
                <w:color w:val="595959"/>
                <w:sz w:val="18"/>
                <w:szCs w:val="18"/>
              </w:rPr>
              <w:t xml:space="preserve"> </w:t>
            </w:r>
            <w:r w:rsidRPr="009B4A6B">
              <w:rPr>
                <w:caps/>
                <w:color w:val="0082C8"/>
                <w:sz w:val="18"/>
                <w:szCs w:val="18"/>
              </w:rPr>
              <w:t>[Optional]</w:t>
            </w:r>
          </w:p>
        </w:tc>
      </w:tr>
      <w:tr w:rsidR="00FC4F77" w14:paraId="38B9E98C" w14:textId="77777777" w:rsidTr="00FC4F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C18259" w14:textId="77777777" w:rsidR="00FC4F77" w:rsidRDefault="00FC4F77"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tcPr>
          <w:p w14:paraId="19386F64" w14:textId="77777777" w:rsidR="00FC4F77" w:rsidRPr="00903B63" w:rsidRDefault="00FC4F77" w:rsidP="00424998">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6F43B4" w14:textId="77777777" w:rsidR="00FC4F77" w:rsidRPr="00FC4F77" w:rsidRDefault="00FC4F77" w:rsidP="00B75FC2">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FC4F77" w14:paraId="22A92A51" w14:textId="77777777" w:rsidTr="00FC4F77">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607E30"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C72B59" w14:textId="77777777" w:rsidR="00FC4F77" w:rsidRPr="00903B63" w:rsidRDefault="00FC4F77" w:rsidP="00424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24FAA1C" w14:textId="77777777" w:rsidR="00FC4F77" w:rsidRPr="00903B63" w:rsidRDefault="00FC4F77"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FC4F77" w14:paraId="1233CCA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7354A88C"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9D7982" w14:textId="77777777" w:rsidR="00FC4F77" w:rsidRPr="00903B63" w:rsidRDefault="00FC4F77" w:rsidP="00AB19B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 xml:space="preserve">Not applicable </w:t>
            </w:r>
            <w:r w:rsidRPr="00424998">
              <w:t>(there are no microenterprise loans in the portfolio)</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5E2F5A2" w14:textId="77777777" w:rsidR="00FC4F77" w:rsidRPr="00903B63" w:rsidRDefault="00FC4F77"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9435E2" w14:paraId="0706ECB6"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1F94FB3" w14:textId="77777777" w:rsidR="009435E2" w:rsidRDefault="009435E2" w:rsidP="009435E2">
            <w:pPr>
              <w:pStyle w:val="INDICATORNUMBER"/>
              <w:rPr>
                <w:rStyle w:val="IntenseEmphasis"/>
                <w:b/>
                <w:bCs w:val="0"/>
                <w:i w:val="0"/>
                <w:iCs w:val="0"/>
                <w:color w:val="595959"/>
              </w:rPr>
            </w:pPr>
            <w:r>
              <w:rPr>
                <w:rStyle w:val="IntenseEmphasis"/>
                <w:b/>
                <w:bCs w:val="0"/>
                <w:i w:val="0"/>
                <w:iCs w:val="0"/>
                <w:color w:val="595959"/>
              </w:rPr>
              <w:t>IFD 07.2</w:t>
            </w:r>
          </w:p>
        </w:tc>
        <w:tc>
          <w:tcPr>
            <w:tcW w:w="8121" w:type="dxa"/>
            <w:gridSpan w:val="2"/>
            <w:tcBorders>
              <w:top w:val="single" w:sz="4" w:space="0" w:color="0070C0"/>
              <w:right w:val="single" w:sz="4" w:space="0" w:color="0070C0"/>
            </w:tcBorders>
            <w:shd w:val="clear" w:color="auto" w:fill="DAEEF3" w:themeFill="accent5" w:themeFillTint="33"/>
          </w:tcPr>
          <w:p w14:paraId="0C10D2BD" w14:textId="77777777" w:rsidR="009435E2" w:rsidRPr="003939E2" w:rsidRDefault="009435E2" w:rsidP="001558DD">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9435E2">
              <w:t>Indicate if you track the percentage of your microfinance investees’ portfolio that is in loans for immediate household needs (i.e. consumer loans).</w:t>
            </w:r>
          </w:p>
        </w:tc>
      </w:tr>
      <w:tr w:rsidR="009435E2" w14:paraId="1334EA7F" w14:textId="77777777" w:rsidTr="009435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B58162" w14:textId="77777777" w:rsidR="009435E2" w:rsidRDefault="009435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tcPr>
          <w:p w14:paraId="10632961" w14:textId="77777777" w:rsidR="009435E2" w:rsidRPr="005308EE" w:rsidRDefault="009435E2" w:rsidP="001558D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589ECD0" w14:textId="77777777" w:rsidR="009435E2" w:rsidRPr="00FC4F77" w:rsidRDefault="009435E2" w:rsidP="009B4A6B">
            <w:pPr>
              <w:shd w:val="clear" w:color="auto" w:fill="FFFFFF"/>
              <w:spacing w:before="0" w:after="150" w:line="270" w:lineRule="atLeas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8"/>
              </w:rPr>
            </w:pPr>
            <w:r w:rsidRPr="00FC4F77">
              <w:rPr>
                <w:b/>
                <w:color w:val="595959"/>
                <w:sz w:val="18"/>
              </w:rPr>
              <w:t xml:space="preserve">If you aggregate this information at an organisational level, </w:t>
            </w:r>
            <w:r w:rsidRPr="009435E2">
              <w:rPr>
                <w:b/>
                <w:color w:val="595959"/>
                <w:sz w:val="18"/>
              </w:rPr>
              <w:t xml:space="preserve">indicate the percentage of your portfolio in loans for immediate household needs. </w:t>
            </w:r>
            <w:r w:rsidRPr="009B4A6B">
              <w:rPr>
                <w:caps/>
                <w:color w:val="0082C8"/>
                <w:sz w:val="18"/>
                <w:szCs w:val="18"/>
              </w:rPr>
              <w:t>[Optional]</w:t>
            </w:r>
          </w:p>
        </w:tc>
      </w:tr>
      <w:tr w:rsidR="009435E2" w14:paraId="0CD470C9" w14:textId="77777777" w:rsidTr="009435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DF6117" w14:textId="77777777" w:rsidR="009435E2" w:rsidRDefault="009435E2" w:rsidP="001558DD">
            <w:pPr>
              <w:pStyle w:val="INDICATORNUMBER"/>
              <w:rPr>
                <w:rStyle w:val="IntenseEmphasis"/>
                <w:b/>
                <w:bCs w:val="0"/>
                <w:i w:val="0"/>
                <w:iCs w:val="0"/>
                <w:color w:val="595959"/>
              </w:rPr>
            </w:pPr>
          </w:p>
        </w:tc>
        <w:tc>
          <w:tcPr>
            <w:tcW w:w="3302" w:type="dxa"/>
            <w:vMerge/>
            <w:tcBorders>
              <w:bottom w:val="nil"/>
              <w:right w:val="single" w:sz="4" w:space="0" w:color="A6A6A6" w:themeColor="background1" w:themeShade="A6"/>
            </w:tcBorders>
            <w:shd w:val="clear" w:color="auto" w:fill="auto"/>
          </w:tcPr>
          <w:p w14:paraId="3263EBED" w14:textId="77777777" w:rsidR="009435E2" w:rsidRPr="00903B63"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157EA436" w14:textId="77777777" w:rsidR="009435E2" w:rsidRPr="00FC4F77" w:rsidRDefault="009435E2" w:rsidP="00B75FC2">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9435E2" w14:paraId="4DED37E3" w14:textId="77777777" w:rsidTr="009435E2">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8CF7680"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6C6C0202" w14:textId="77777777" w:rsidR="009435E2" w:rsidRPr="00903B63"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 we do not track</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D5420C5" w14:textId="77777777" w:rsidR="009435E2" w:rsidRPr="0020237F" w:rsidRDefault="009435E2"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9435E2" w14:paraId="161ECF20" w14:textId="77777777" w:rsidTr="009435E2">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A3EB2B"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3EE5952B" w14:textId="77777777" w:rsidR="009435E2" w:rsidRPr="005308EE" w:rsidRDefault="009435E2" w:rsidP="001558D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9435E2">
              <w:t>Not applicable (there are no loans for immediate household needs in the portfolio)</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0B1DC0" w14:textId="77777777" w:rsidR="009435E2" w:rsidRPr="0020237F" w:rsidRDefault="009435E2" w:rsidP="001558DD">
            <w:pPr>
              <w:pStyle w:val="INDICATORTEXT"/>
              <w:jc w:val="center"/>
              <w:cnfStyle w:val="000000000000" w:firstRow="0" w:lastRow="0" w:firstColumn="0" w:lastColumn="0" w:oddVBand="0" w:evenVBand="0" w:oddHBand="0" w:evenHBand="0" w:firstRowFirstColumn="0" w:firstRowLastColumn="0" w:lastRowFirstColumn="0" w:lastRowLastColumn="0"/>
              <w:rPr>
                <w:b/>
              </w:rPr>
            </w:pPr>
          </w:p>
        </w:tc>
      </w:tr>
      <w:tr w:rsidR="000D45B1" w14:paraId="1BB891B6" w14:textId="77777777" w:rsidTr="000D45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593A058" w14:textId="77777777" w:rsidR="000D45B1" w:rsidRDefault="000D45B1" w:rsidP="001558DD">
            <w:pPr>
              <w:pStyle w:val="INDICATORNUMBER"/>
              <w:rPr>
                <w:rStyle w:val="IntenseEmphasis"/>
                <w:b/>
                <w:bCs w:val="0"/>
                <w:i w:val="0"/>
                <w:iCs w:val="0"/>
                <w:color w:val="595959"/>
              </w:rPr>
            </w:pPr>
            <w:r>
              <w:rPr>
                <w:rStyle w:val="IntenseEmphasis"/>
                <w:b/>
                <w:bCs w:val="0"/>
                <w:i w:val="0"/>
                <w:iCs w:val="0"/>
                <w:color w:val="595959"/>
              </w:rPr>
              <w:t>IFD 07.3</w:t>
            </w:r>
          </w:p>
        </w:tc>
        <w:tc>
          <w:tcPr>
            <w:tcW w:w="8121" w:type="dxa"/>
            <w:gridSpan w:val="2"/>
            <w:tcBorders>
              <w:top w:val="single" w:sz="4" w:space="0" w:color="0070C0"/>
              <w:right w:val="single" w:sz="4" w:space="0" w:color="0070C0"/>
            </w:tcBorders>
            <w:shd w:val="clear" w:color="auto" w:fill="DAEEF3" w:themeFill="accent5" w:themeFillTint="33"/>
          </w:tcPr>
          <w:p w14:paraId="78E89101" w14:textId="77777777" w:rsidR="000D45B1" w:rsidRDefault="000D45B1" w:rsidP="001558DD">
            <w:pPr>
              <w:pStyle w:val="INDICATORTEXT"/>
              <w:cnfStyle w:val="000000100000" w:firstRow="0" w:lastRow="0" w:firstColumn="0" w:lastColumn="0" w:oddVBand="0" w:evenVBand="0" w:oddHBand="1" w:evenHBand="0" w:firstRowFirstColumn="0" w:firstRowLastColumn="0" w:lastRowFirstColumn="0" w:lastRowLastColumn="0"/>
            </w:pPr>
            <w:r w:rsidRPr="00F66900">
              <w:t>Indicate if you track the percentage of your investees' portfolio in housing loans.</w:t>
            </w:r>
          </w:p>
        </w:tc>
      </w:tr>
      <w:tr w:rsidR="000D45B1" w14:paraId="6C8954CA" w14:textId="77777777" w:rsidTr="000D45B1">
        <w:trPr>
          <w:trHeight w:val="51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C6D901" w14:textId="77777777" w:rsidR="000D45B1" w:rsidRDefault="000D45B1" w:rsidP="001558DD">
            <w:pPr>
              <w:pStyle w:val="INDICATORNUMBER"/>
              <w:rPr>
                <w:rStyle w:val="IntenseEmphasis"/>
                <w:b/>
                <w:bCs w:val="0"/>
                <w:i w:val="0"/>
                <w:iCs w:val="0"/>
                <w:color w:val="595959"/>
              </w:rPr>
            </w:pPr>
          </w:p>
        </w:tc>
        <w:tc>
          <w:tcPr>
            <w:tcW w:w="3302"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D026177" w14:textId="77777777"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r>
              <w:t>, we track</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FFBD06" w14:textId="77777777"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0D45B1">
              <w:rPr>
                <w:b/>
              </w:rPr>
              <w:t>If you aggregate this information at an organisational level, indicate the percentage of your portfolio in loans for other categories</w:t>
            </w:r>
            <w:r w:rsidR="006E7CF2">
              <w:rPr>
                <w:b/>
              </w:rPr>
              <w:t>.</w:t>
            </w:r>
            <w:r w:rsidRPr="009B4A6B">
              <w:rPr>
                <w:b/>
                <w:szCs w:val="18"/>
              </w:rPr>
              <w:t xml:space="preserve"> </w:t>
            </w:r>
            <w:r w:rsidRPr="009B4A6B">
              <w:rPr>
                <w:caps/>
                <w:color w:val="0082C8"/>
                <w:szCs w:val="18"/>
              </w:rPr>
              <w:t>[Optional]</w:t>
            </w:r>
          </w:p>
        </w:tc>
      </w:tr>
      <w:tr w:rsidR="000D45B1" w14:paraId="1EC76AF5" w14:textId="77777777" w:rsidTr="000D45B1">
        <w:trPr>
          <w:cnfStyle w:val="000000100000" w:firstRow="0" w:lastRow="0" w:firstColumn="0" w:lastColumn="0" w:oddVBand="0" w:evenVBand="0" w:oddHBand="1" w:evenHBand="0" w:firstRowFirstColumn="0" w:firstRowLastColumn="0" w:lastRowFirstColumn="0" w:lastRowLastColumn="0"/>
          <w:trHeight w:val="51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01DDBEF" w14:textId="77777777" w:rsidR="000D45B1" w:rsidRDefault="000D45B1" w:rsidP="001558DD">
            <w:pPr>
              <w:pStyle w:val="INDICATORNUMBER"/>
              <w:rPr>
                <w:rStyle w:val="IntenseEmphasis"/>
                <w:b/>
                <w:bCs w:val="0"/>
                <w:i w:val="0"/>
                <w:iCs w:val="0"/>
                <w:color w:val="595959"/>
              </w:rPr>
            </w:pPr>
          </w:p>
        </w:tc>
        <w:tc>
          <w:tcPr>
            <w:tcW w:w="3302" w:type="dxa"/>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2D23F" w14:textId="77777777" w:rsidR="000D45B1" w:rsidRPr="00903B63" w:rsidRDefault="000D45B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7528E8" w14:textId="77777777" w:rsidR="000D45B1" w:rsidRPr="00FC4F77" w:rsidRDefault="000D45B1" w:rsidP="00B75FC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00B75FC2">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7C43AF" w14:paraId="56A4F209"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left w:val="single" w:sz="4" w:space="0" w:color="0070C0"/>
              <w:bottom w:val="single" w:sz="4" w:space="0" w:color="A6A6A6" w:themeColor="background1" w:themeShade="A6"/>
            </w:tcBorders>
            <w:vAlign w:val="top"/>
          </w:tcPr>
          <w:p w14:paraId="303EC688"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293A9" w14:textId="7777777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B12DCC" w14:textId="7777777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p>
        </w:tc>
      </w:tr>
      <w:tr w:rsidR="007C43AF" w14:paraId="41B4AAD5" w14:textId="77777777" w:rsidTr="006E7CF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A6A6A6" w:themeColor="background1" w:themeShade="A6"/>
              <w:left w:val="single" w:sz="4" w:space="0" w:color="0070C0"/>
              <w:bottom w:val="single" w:sz="4" w:space="0" w:color="0070C0"/>
            </w:tcBorders>
            <w:vAlign w:val="top"/>
          </w:tcPr>
          <w:p w14:paraId="46907AD6"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12241059" w14:textId="77777777"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rsidRPr="009435E2">
              <w:t xml:space="preserve">Not applicable </w:t>
            </w:r>
            <w:r w:rsidRPr="007C43AF">
              <w:t>(there are no loans for housing in the portfolio)</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F3708AB" w14:textId="77777777"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p>
        </w:tc>
      </w:tr>
      <w:tr w:rsidR="009435E2" w14:paraId="24D03FA7"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E39374C" w14:textId="77777777" w:rsidR="009435E2" w:rsidRPr="00AE100E" w:rsidRDefault="009435E2" w:rsidP="006E7CF2">
            <w:pPr>
              <w:pStyle w:val="INDICATORNUMBER"/>
              <w:rPr>
                <w:rStyle w:val="IntenseEmphasis"/>
                <w:b/>
                <w:bCs w:val="0"/>
                <w:i w:val="0"/>
                <w:iCs w:val="0"/>
                <w:color w:val="595959"/>
              </w:rPr>
            </w:pPr>
            <w:r>
              <w:rPr>
                <w:rStyle w:val="IntenseEmphasis"/>
                <w:b/>
                <w:bCs w:val="0"/>
                <w:i w:val="0"/>
                <w:iCs w:val="0"/>
                <w:color w:val="595959"/>
              </w:rPr>
              <w:lastRenderedPageBreak/>
              <w:t>IFD 0</w:t>
            </w:r>
            <w:r w:rsidR="006E7CF2">
              <w:rPr>
                <w:rStyle w:val="IntenseEmphasis"/>
                <w:b/>
                <w:bCs w:val="0"/>
                <w:i w:val="0"/>
                <w:iCs w:val="0"/>
                <w:color w:val="595959"/>
              </w:rPr>
              <w:t>7.4</w:t>
            </w:r>
          </w:p>
        </w:tc>
        <w:tc>
          <w:tcPr>
            <w:tcW w:w="8121" w:type="dxa"/>
            <w:gridSpan w:val="2"/>
            <w:tcBorders>
              <w:top w:val="single" w:sz="4" w:space="0" w:color="0070C0"/>
              <w:right w:val="single" w:sz="4" w:space="0" w:color="0070C0"/>
            </w:tcBorders>
            <w:shd w:val="clear" w:color="auto" w:fill="DAEEF3" w:themeFill="accent5" w:themeFillTint="33"/>
          </w:tcPr>
          <w:p w14:paraId="35C8543D" w14:textId="77777777" w:rsidR="009435E2" w:rsidRPr="001C0916"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2B1FCF5" w14:textId="77777777" w:rsidR="009435E2" w:rsidRPr="005B4C52"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9435E2" w14:paraId="0A2553F4"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0655FD9F" w14:textId="77777777" w:rsidR="009435E2" w:rsidRDefault="009435E2" w:rsidP="001558DD">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1042DE23" w14:textId="77777777" w:rsidR="009435E2"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4B4B3780" w14:textId="77777777" w:rsidR="001D2DAA" w:rsidRPr="009C5624" w:rsidRDefault="001D2DAA" w:rsidP="001D2DAA">
      <w:pPr>
        <w:shd w:val="clear" w:color="auto" w:fill="FFFFFF"/>
        <w:spacing w:after="135" w:line="270" w:lineRule="atLeast"/>
        <w:rPr>
          <w:rFonts w:ascii="Helvetica" w:hAnsi="Helvetica"/>
          <w:b/>
          <w:i/>
          <w:color w:val="333333"/>
        </w:rPr>
      </w:pPr>
    </w:p>
    <w:tbl>
      <w:tblPr>
        <w:tblStyle w:val="SubSectionIndicatorTableMANDATORY"/>
        <w:tblW w:w="9134" w:type="dxa"/>
        <w:tblInd w:w="5" w:type="dxa"/>
        <w:tblLook w:val="04A0" w:firstRow="1" w:lastRow="0" w:firstColumn="1" w:lastColumn="0" w:noHBand="0" w:noVBand="1"/>
      </w:tblPr>
      <w:tblGrid>
        <w:gridCol w:w="1097"/>
        <w:gridCol w:w="8037"/>
      </w:tblGrid>
      <w:tr w:rsidR="005E53EB" w14:paraId="419FCD34" w14:textId="77777777" w:rsidTr="005E53E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63D284E" w14:textId="77777777" w:rsidR="005E53EB" w:rsidRPr="00DC20FA" w:rsidRDefault="005E53EB"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07</w:t>
            </w:r>
          </w:p>
        </w:tc>
        <w:tc>
          <w:tcPr>
            <w:tcW w:w="8037" w:type="dxa"/>
            <w:tcBorders>
              <w:top w:val="single" w:sz="4" w:space="0" w:color="0082C8"/>
              <w:bottom w:val="single" w:sz="4" w:space="0" w:color="7F7F7F" w:themeColor="text1" w:themeTint="80"/>
            </w:tcBorders>
          </w:tcPr>
          <w:p w14:paraId="370C5D6A" w14:textId="77777777" w:rsidR="005E53EB" w:rsidRPr="00DC20FA" w:rsidRDefault="005E53EB"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E53EB" w:rsidRPr="00D5451C" w14:paraId="4DA85C39" w14:textId="77777777" w:rsidTr="005E53E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0AABBEF1" w14:textId="77777777" w:rsidR="005E53EB" w:rsidRPr="000D72DF" w:rsidRDefault="005E53EB" w:rsidP="001558DD">
            <w:pPr>
              <w:pStyle w:val="INDICATORNUMBER"/>
              <w:rPr>
                <w:rStyle w:val="IntenseEmphasis"/>
                <w:b/>
                <w:bCs w:val="0"/>
                <w:i w:val="0"/>
                <w:iCs w:val="0"/>
              </w:rPr>
            </w:pPr>
            <w:r>
              <w:rPr>
                <w:rStyle w:val="IntenseEmphasis"/>
                <w:b/>
                <w:bCs w:val="0"/>
                <w:i w:val="0"/>
                <w:iCs w:val="0"/>
                <w:color w:val="595959"/>
              </w:rPr>
              <w:t>IF</w:t>
            </w:r>
            <w:r w:rsidR="001D01AF">
              <w:rPr>
                <w:rStyle w:val="IntenseEmphasis"/>
                <w:b/>
                <w:bCs w:val="0"/>
                <w:i w:val="0"/>
                <w:iCs w:val="0"/>
                <w:color w:val="595959"/>
              </w:rPr>
              <w:t>D</w:t>
            </w:r>
            <w:r>
              <w:rPr>
                <w:rStyle w:val="IntenseEmphasis"/>
                <w:b/>
                <w:bCs w:val="0"/>
                <w:i w:val="0"/>
                <w:iCs w:val="0"/>
                <w:color w:val="595959"/>
              </w:rPr>
              <w:t xml:space="preserve"> 07</w:t>
            </w:r>
          </w:p>
        </w:tc>
        <w:tc>
          <w:tcPr>
            <w:tcW w:w="8037" w:type="dxa"/>
            <w:tcBorders>
              <w:top w:val="single" w:sz="4" w:space="0" w:color="7F7F7F" w:themeColor="text1" w:themeTint="80"/>
              <w:bottom w:val="single" w:sz="4" w:space="0" w:color="A6A6A6" w:themeColor="background1" w:themeShade="A6"/>
            </w:tcBorders>
            <w:shd w:val="clear" w:color="auto" w:fill="auto"/>
            <w:vAlign w:val="top"/>
          </w:tcPr>
          <w:p w14:paraId="534E377A" w14:textId="77777777" w:rsidR="005E53EB" w:rsidRPr="00B13F96" w:rsidRDefault="005E53EB" w:rsidP="001558DD">
            <w:pPr>
              <w:pStyle w:val="INDICATORTEXT"/>
              <w:cnfStyle w:val="000000100000" w:firstRow="0" w:lastRow="0" w:firstColumn="0" w:lastColumn="0" w:oddVBand="0" w:evenVBand="0" w:oddHBand="1" w:evenHBand="0" w:firstRowFirstColumn="0" w:firstRowLastColumn="0" w:lastRowFirstColumn="0" w:lastRowLastColumn="0"/>
            </w:pPr>
            <w:r w:rsidRPr="005E53EB">
              <w:t>Please note these categories are not exhaustive, and therefore are not intended to necessarily sum to 100%.</w:t>
            </w:r>
          </w:p>
        </w:tc>
      </w:tr>
      <w:tr w:rsidR="005E53EB" w:rsidRPr="00D5451C" w14:paraId="39498ACC" w14:textId="77777777" w:rsidTr="005E53EB">
        <w:trPr>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55E4E7CC"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07.1</w:t>
            </w:r>
          </w:p>
        </w:tc>
        <w:tc>
          <w:tcPr>
            <w:tcW w:w="8037" w:type="dxa"/>
            <w:tcBorders>
              <w:top w:val="single" w:sz="4" w:space="0" w:color="A6A6A6" w:themeColor="background1" w:themeShade="A6"/>
              <w:bottom w:val="single" w:sz="4" w:space="0" w:color="A6A6A6" w:themeColor="background1" w:themeShade="A6"/>
            </w:tcBorders>
            <w:shd w:val="clear" w:color="auto" w:fill="auto"/>
            <w:vAlign w:val="top"/>
          </w:tcPr>
          <w:p w14:paraId="204F554A" w14:textId="77777777" w:rsidR="005E53EB" w:rsidRPr="005E53EB" w:rsidRDefault="005E53EB" w:rsidP="001558DD">
            <w:pPr>
              <w:pStyle w:val="INDICATORTEXT"/>
              <w:cnfStyle w:val="000000000000" w:firstRow="0" w:lastRow="0" w:firstColumn="0" w:lastColumn="0" w:oddVBand="0" w:evenVBand="0" w:oddHBand="0" w:evenHBand="0" w:firstRowFirstColumn="0" w:firstRowLastColumn="0" w:lastRowFirstColumn="0" w:lastRowLastColumn="0"/>
            </w:pPr>
            <w:r>
              <w:t xml:space="preserve">This </w:t>
            </w:r>
            <w:r w:rsidRPr="005E53EB">
              <w:t>is based on MIV Disclosure Guideline 3.2.6.1. Microenterprise loans are loans whose purpose is to finance a microenterprise (five or fewer employees). Calculate as follows: sum of microfinance service providers' gross loan portfolio (in the direct microfinance portfolio) dedicated to microenterprise loans / Sum of gross loan portfolio of each microfinance service provider in the direct microfinance portfolio.</w:t>
            </w:r>
          </w:p>
        </w:tc>
      </w:tr>
      <w:tr w:rsidR="005E53EB" w:rsidRPr="00D5451C" w14:paraId="0E1E5BB4" w14:textId="77777777" w:rsidTr="005E53E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356FFAE8"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07.2</w:t>
            </w:r>
          </w:p>
        </w:tc>
        <w:tc>
          <w:tcPr>
            <w:tcW w:w="8037" w:type="dxa"/>
            <w:tcBorders>
              <w:top w:val="single" w:sz="4" w:space="0" w:color="A6A6A6" w:themeColor="background1" w:themeShade="A6"/>
              <w:bottom w:val="single" w:sz="4" w:space="0" w:color="A6A6A6" w:themeColor="background1" w:themeShade="A6"/>
            </w:tcBorders>
            <w:shd w:val="clear" w:color="auto" w:fill="auto"/>
            <w:vAlign w:val="top"/>
          </w:tcPr>
          <w:p w14:paraId="0C49F9BB" w14:textId="77777777" w:rsidR="005E53EB" w:rsidRPr="005E53EB" w:rsidRDefault="005E53EB" w:rsidP="001558DD">
            <w:pPr>
              <w:pStyle w:val="INDICATORTEXT"/>
              <w:cnfStyle w:val="000000100000" w:firstRow="0" w:lastRow="0" w:firstColumn="0" w:lastColumn="0" w:oddVBand="0" w:evenVBand="0" w:oddHBand="1" w:evenHBand="0" w:firstRowFirstColumn="0" w:firstRowLastColumn="0" w:lastRowFirstColumn="0" w:lastRowLastColumn="0"/>
            </w:pPr>
            <w:r>
              <w:t xml:space="preserve">This </w:t>
            </w:r>
            <w:r w:rsidRPr="005E53EB">
              <w:t>is based on MIV Disclosure Guideline 3.2.6.2. Loans for immediate household needs are loans mainly destined to finance consumption and other household needs. Calculate as follows: sum of microfinance service providers' loan portfolio (in the direct microfinance portfolio) dedicated to loans for immediate household needs / Sum of gross loan portfolio of each microfinance service provider in the direct microfinance portfolio.</w:t>
            </w:r>
          </w:p>
        </w:tc>
      </w:tr>
      <w:tr w:rsidR="001D01AF" w:rsidRPr="00D5451C" w14:paraId="16328907" w14:textId="77777777" w:rsidTr="001D01AF">
        <w:trPr>
          <w:trHeight w:val="567"/>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A6A6A6" w:themeColor="background1" w:themeShade="A6"/>
            </w:tcBorders>
            <w:vAlign w:val="top"/>
          </w:tcPr>
          <w:p w14:paraId="50B5C45B" w14:textId="77777777" w:rsidR="001D01AF" w:rsidRPr="00151E4B" w:rsidRDefault="001D01AF" w:rsidP="001558DD">
            <w:pPr>
              <w:pStyle w:val="INDICATORTEXT"/>
              <w:rPr>
                <w:b/>
              </w:rPr>
            </w:pPr>
            <w:r w:rsidRPr="00151E4B">
              <w:rPr>
                <w:b/>
              </w:rPr>
              <w:t>LOGIC</w:t>
            </w:r>
          </w:p>
        </w:tc>
      </w:tr>
      <w:tr w:rsidR="001D01AF" w:rsidRPr="00D5451C" w14:paraId="719BBE6B" w14:textId="77777777" w:rsidTr="005E53E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656C10E1" w14:textId="77777777" w:rsidR="001D01AF" w:rsidRDefault="001D01AF" w:rsidP="002B037E">
            <w:pPr>
              <w:pStyle w:val="INDICATORNUMBER"/>
              <w:spacing w:after="0"/>
              <w:rPr>
                <w:rStyle w:val="IntenseEmphasis"/>
                <w:b/>
                <w:bCs w:val="0"/>
                <w:i w:val="0"/>
                <w:iCs w:val="0"/>
                <w:color w:val="595959"/>
              </w:rPr>
            </w:pPr>
            <w:r>
              <w:rPr>
                <w:rStyle w:val="IntenseEmphasis"/>
                <w:b/>
                <w:bCs w:val="0"/>
                <w:i w:val="0"/>
                <w:iCs w:val="0"/>
                <w:color w:val="595959"/>
              </w:rPr>
              <w:t>IFD 07</w:t>
            </w:r>
          </w:p>
        </w:tc>
        <w:tc>
          <w:tcPr>
            <w:tcW w:w="8037" w:type="dxa"/>
            <w:tcBorders>
              <w:top w:val="single" w:sz="4" w:space="0" w:color="A6A6A6" w:themeColor="background1" w:themeShade="A6"/>
              <w:bottom w:val="single" w:sz="4" w:space="0" w:color="A6A6A6" w:themeColor="background1" w:themeShade="A6"/>
            </w:tcBorders>
            <w:shd w:val="clear" w:color="auto" w:fill="auto"/>
            <w:vAlign w:val="top"/>
          </w:tcPr>
          <w:p w14:paraId="4C219E89" w14:textId="77777777" w:rsidR="001D01AF" w:rsidRPr="00CF0D90" w:rsidRDefault="00D3790B" w:rsidP="002B037E">
            <w:pPr>
              <w:spacing w:after="0"/>
              <w:cnfStyle w:val="000000100000" w:firstRow="0" w:lastRow="0" w:firstColumn="0" w:lastColumn="0" w:oddVBand="0" w:evenVBand="0" w:oddHBand="1"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tc>
      </w:tr>
      <w:tr w:rsidR="005E53EB" w:rsidRPr="00D5451C" w14:paraId="676A382E"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5BBEF9E3" w14:textId="77777777" w:rsidR="005E53EB" w:rsidRPr="00367846" w:rsidRDefault="001D01AF" w:rsidP="001558DD">
            <w:pPr>
              <w:pStyle w:val="INDICATORTEXT"/>
              <w:rPr>
                <w:b/>
              </w:rPr>
            </w:pPr>
            <w:r>
              <w:rPr>
                <w:b/>
              </w:rPr>
              <w:t>ASSESSMENT</w:t>
            </w:r>
          </w:p>
        </w:tc>
      </w:tr>
      <w:tr w:rsidR="005E53EB" w:rsidRPr="00D5451C" w14:paraId="653FDDAD" w14:textId="77777777" w:rsidTr="001558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70BAA439"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w:t>
            </w:r>
          </w:p>
        </w:tc>
        <w:tc>
          <w:tcPr>
            <w:tcW w:w="8037" w:type="dxa"/>
            <w:tcBorders>
              <w:top w:val="single" w:sz="4" w:space="0" w:color="A6A6A6" w:themeColor="background1" w:themeShade="A6"/>
              <w:bottom w:val="single" w:sz="4" w:space="0" w:color="0070C0"/>
            </w:tcBorders>
            <w:shd w:val="clear" w:color="auto" w:fill="auto"/>
          </w:tcPr>
          <w:p w14:paraId="261E48B3" w14:textId="77777777" w:rsidR="005E53EB" w:rsidRPr="005E53EB" w:rsidRDefault="005E53EB" w:rsidP="005E53EB">
            <w:pPr>
              <w:pStyle w:val="INDICATORTEXT"/>
              <w:cnfStyle w:val="000000100000" w:firstRow="0" w:lastRow="0" w:firstColumn="0" w:lastColumn="0" w:oddVBand="0" w:evenVBand="0" w:oddHBand="1" w:evenHBand="0" w:firstRowFirstColumn="0" w:firstRowLastColumn="0" w:lastRowFirstColumn="0" w:lastRowLastColumn="0"/>
            </w:pPr>
            <w:r w:rsidRPr="005E53EB">
              <w:t xml:space="preserve">Maximum score: Three </w:t>
            </w:r>
            <w:r w:rsidRPr="005E53EB">
              <w:sym w:font="Wingdings" w:char="F0AB"/>
            </w:r>
          </w:p>
          <w:p w14:paraId="2AB7572D" w14:textId="77777777" w:rsidR="005E53EB" w:rsidRPr="00367846" w:rsidRDefault="005E53EB" w:rsidP="005E53EB">
            <w:pPr>
              <w:pStyle w:val="INDICATORTEXT"/>
              <w:cnfStyle w:val="000000100000" w:firstRow="0" w:lastRow="0" w:firstColumn="0" w:lastColumn="0" w:oddVBand="0" w:evenVBand="0" w:oddHBand="1" w:evenHBand="0" w:firstRowFirstColumn="0" w:firstRowLastColumn="0" w:lastRowFirstColumn="0" w:lastRowLastColumn="0"/>
              <w:rPr>
                <w:b/>
              </w:rPr>
            </w:pPr>
            <w:r w:rsidRPr="005E53EB">
              <w:t>The assessment of this indicator is based on your responses to [07.1, 07.2 &amp; 07.3].</w:t>
            </w:r>
          </w:p>
        </w:tc>
      </w:tr>
    </w:tbl>
    <w:p w14:paraId="26C3A5EF" w14:textId="77777777" w:rsidR="001D2DAA" w:rsidRDefault="001D2DAA">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22525" w14:paraId="03FABEC7"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6CE27F"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1A15558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BD1E67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5F03D78"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122525" w14:paraId="32E1A363"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EC33D0D"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IF</w:t>
            </w:r>
            <w:r w:rsidR="006A33B2">
              <w:rPr>
                <w:rStyle w:val="IntenseEmphasis"/>
                <w:i w:val="0"/>
                <w:color w:val="FFFFFF" w:themeColor="background1"/>
              </w:rPr>
              <w:t>D 08</w:t>
            </w:r>
          </w:p>
        </w:tc>
        <w:tc>
          <w:tcPr>
            <w:tcW w:w="3402" w:type="dxa"/>
          </w:tcPr>
          <w:p w14:paraId="6633572B" w14:textId="77777777" w:rsidR="00122525" w:rsidRPr="00356CDA"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F83FADE" w14:textId="77777777" w:rsidR="00122525" w:rsidRPr="00A57E01"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1B729F7"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145FEFD2" w14:textId="77777777" w:rsidR="00122525" w:rsidRDefault="00122525" w:rsidP="00122525">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996"/>
        <w:gridCol w:w="1626"/>
        <w:gridCol w:w="166"/>
        <w:gridCol w:w="2031"/>
      </w:tblGrid>
      <w:tr w:rsidR="00122525" w14:paraId="688A42A6"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117E84" w14:textId="77777777" w:rsidR="00122525" w:rsidRPr="00903B63" w:rsidRDefault="00122525"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w:t>
            </w:r>
            <w:r w:rsidR="006A33B2">
              <w:rPr>
                <w:rStyle w:val="IntenseEmphasis"/>
                <w:i w:val="0"/>
                <w:color w:val="FFFFFF" w:themeColor="background1"/>
              </w:rPr>
              <w:t>8</w:t>
            </w:r>
          </w:p>
        </w:tc>
        <w:tc>
          <w:tcPr>
            <w:tcW w:w="8121" w:type="dxa"/>
            <w:gridSpan w:val="5"/>
            <w:tcBorders>
              <w:top w:val="single" w:sz="4" w:space="0" w:color="0070C0"/>
              <w:bottom w:val="single" w:sz="4" w:space="0" w:color="0070C0"/>
              <w:right w:val="single" w:sz="4" w:space="0" w:color="0070C0"/>
            </w:tcBorders>
            <w:shd w:val="clear" w:color="auto" w:fill="0070C0"/>
          </w:tcPr>
          <w:p w14:paraId="730A7605" w14:textId="77777777" w:rsidR="00122525" w:rsidRPr="00903B63" w:rsidRDefault="00122525"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22525" w14:paraId="37C969F7"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56BA8F" w14:textId="77777777" w:rsidR="00122525" w:rsidRDefault="006A33B2" w:rsidP="001558DD">
            <w:pPr>
              <w:pStyle w:val="INDICATORNUMBER"/>
              <w:rPr>
                <w:rStyle w:val="IntenseEmphasis"/>
                <w:b/>
                <w:bCs w:val="0"/>
                <w:i w:val="0"/>
                <w:iCs w:val="0"/>
                <w:color w:val="595959"/>
              </w:rPr>
            </w:pPr>
            <w:r>
              <w:rPr>
                <w:rStyle w:val="IntenseEmphasis"/>
                <w:b/>
                <w:bCs w:val="0"/>
                <w:i w:val="0"/>
                <w:iCs w:val="0"/>
                <w:color w:val="595959"/>
              </w:rPr>
              <w:t>IFD 08</w:t>
            </w:r>
            <w:r w:rsidR="00122525">
              <w:rPr>
                <w:rStyle w:val="IntenseEmphasis"/>
                <w:b/>
                <w:bCs w:val="0"/>
                <w:i w:val="0"/>
                <w:iCs w:val="0"/>
                <w:color w:val="595959"/>
              </w:rPr>
              <w:t>.1</w:t>
            </w:r>
          </w:p>
        </w:tc>
        <w:tc>
          <w:tcPr>
            <w:tcW w:w="8121" w:type="dxa"/>
            <w:gridSpan w:val="5"/>
            <w:tcBorders>
              <w:top w:val="single" w:sz="4" w:space="0" w:color="0070C0"/>
              <w:right w:val="single" w:sz="4" w:space="0" w:color="0070C0"/>
            </w:tcBorders>
            <w:shd w:val="clear" w:color="auto" w:fill="DAEEF3" w:themeFill="accent5" w:themeFillTint="33"/>
          </w:tcPr>
          <w:p w14:paraId="76F53BBB" w14:textId="77777777" w:rsidR="00122525" w:rsidRPr="00C2743E" w:rsidRDefault="006A33B2" w:rsidP="001558DD">
            <w:pPr>
              <w:pStyle w:val="INDICATORTEXT"/>
              <w:cnfStyle w:val="000000100000" w:firstRow="0" w:lastRow="0" w:firstColumn="0" w:lastColumn="0" w:oddVBand="0" w:evenVBand="0" w:oddHBand="1" w:evenHBand="0" w:firstRowFirstColumn="0" w:firstRowLastColumn="0" w:lastRowFirstColumn="0" w:lastRowLastColumn="0"/>
            </w:pPr>
            <w:r w:rsidRPr="006A33B2">
              <w:t>In your microfinance portfolio, indicate if you support the provision of financial services beyond credit, compulsory savings and/or compulsory insurance.</w:t>
            </w:r>
          </w:p>
        </w:tc>
      </w:tr>
      <w:tr w:rsidR="00122525" w14:paraId="074DABDD"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61D882" w14:textId="77777777" w:rsidR="00122525" w:rsidRDefault="00122525"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3964F21" w14:textId="77777777" w:rsidR="00122525" w:rsidRPr="005308EE"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3"/>
            <w:tcBorders>
              <w:top w:val="nil"/>
              <w:left w:val="single" w:sz="4" w:space="0" w:color="A6A6A6" w:themeColor="background1" w:themeShade="A6"/>
              <w:bottom w:val="single" w:sz="4" w:space="0" w:color="0070C0"/>
              <w:right w:val="single" w:sz="4" w:space="0" w:color="0070C0"/>
            </w:tcBorders>
            <w:shd w:val="clear" w:color="auto" w:fill="auto"/>
          </w:tcPr>
          <w:p w14:paraId="11207FEE" w14:textId="77777777" w:rsidR="00122525" w:rsidRPr="00B734A4"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122525" w14:paraId="05DA169E" w14:textId="77777777" w:rsidTr="0064101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9047FA4" w14:textId="77777777" w:rsidR="00122525" w:rsidRDefault="00122525" w:rsidP="001558DD">
            <w:pPr>
              <w:pStyle w:val="INDICATORNUMBER"/>
              <w:rPr>
                <w:rStyle w:val="IntenseEmphasis"/>
                <w:b/>
                <w:bCs w:val="0"/>
                <w:i w:val="0"/>
                <w:iCs w:val="0"/>
                <w:color w:val="595959"/>
              </w:rPr>
            </w:pPr>
            <w:r>
              <w:rPr>
                <w:rStyle w:val="IntenseEmphasis"/>
                <w:b/>
                <w:bCs w:val="0"/>
                <w:i w:val="0"/>
                <w:iCs w:val="0"/>
                <w:color w:val="595959"/>
              </w:rPr>
              <w:t>IFD 0</w:t>
            </w:r>
            <w:r w:rsidR="00641017">
              <w:rPr>
                <w:rStyle w:val="IntenseEmphasis"/>
                <w:b/>
                <w:bCs w:val="0"/>
                <w:i w:val="0"/>
                <w:iCs w:val="0"/>
                <w:color w:val="595959"/>
              </w:rPr>
              <w:t>8</w:t>
            </w:r>
            <w:r>
              <w:rPr>
                <w:rStyle w:val="IntenseEmphasis"/>
                <w:b/>
                <w:bCs w:val="0"/>
                <w:i w:val="0"/>
                <w:iCs w:val="0"/>
                <w:color w:val="595959"/>
              </w:rPr>
              <w:t>.2</w:t>
            </w:r>
          </w:p>
        </w:tc>
        <w:tc>
          <w:tcPr>
            <w:tcW w:w="8121" w:type="dxa"/>
            <w:gridSpan w:val="5"/>
            <w:tcBorders>
              <w:top w:val="single" w:sz="4" w:space="0" w:color="0070C0"/>
              <w:right w:val="single" w:sz="4" w:space="0" w:color="0070C0"/>
            </w:tcBorders>
            <w:shd w:val="clear" w:color="auto" w:fill="DAEEF3" w:themeFill="accent5" w:themeFillTint="33"/>
          </w:tcPr>
          <w:p w14:paraId="541A7B4B" w14:textId="77777777" w:rsidR="00122525" w:rsidRPr="003939E2" w:rsidRDefault="00641017" w:rsidP="001558DD">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641017">
              <w:t>Indicate which of the following services you support:</w:t>
            </w:r>
          </w:p>
        </w:tc>
      </w:tr>
      <w:tr w:rsidR="00561DE2" w14:paraId="2C9D78E0" w14:textId="77777777" w:rsidTr="009B4A6B">
        <w:trPr>
          <w:trHeight w:val="241"/>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505C435B" w14:textId="77777777" w:rsidR="00561DE2" w:rsidRDefault="00561DE2" w:rsidP="009B4A6B">
            <w:pPr>
              <w:pStyle w:val="INDICATORNUMBER"/>
              <w:spacing w:before="0" w:after="0"/>
              <w:rPr>
                <w:rStyle w:val="IntenseEmphasis"/>
                <w:b/>
                <w:bCs w:val="0"/>
                <w:i w:val="0"/>
                <w:iCs w:val="0"/>
                <w:color w:val="595959"/>
              </w:rPr>
            </w:pPr>
          </w:p>
        </w:tc>
        <w:tc>
          <w:tcPr>
            <w:tcW w:w="8121" w:type="dxa"/>
            <w:gridSpan w:val="5"/>
            <w:tcBorders>
              <w:top w:val="nil"/>
              <w:bottom w:val="nil"/>
              <w:right w:val="single" w:sz="4" w:space="0" w:color="0070C0"/>
            </w:tcBorders>
            <w:shd w:val="clear" w:color="auto" w:fill="A6A6A6" w:themeFill="background1" w:themeFillShade="A6"/>
          </w:tcPr>
          <w:p w14:paraId="36905E6B" w14:textId="77777777" w:rsidR="00561DE2" w:rsidRPr="005B6F56" w:rsidRDefault="00561DE2" w:rsidP="009B4A6B">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B6F56">
              <w:rPr>
                <w:b/>
                <w:color w:val="FFFFFF" w:themeColor="background1"/>
              </w:rPr>
              <w:t>Voluntary savings products</w:t>
            </w:r>
          </w:p>
        </w:tc>
      </w:tr>
      <w:tr w:rsidR="00561DE2" w14:paraId="22BB1BC5" w14:textId="77777777" w:rsidTr="00561DE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A9703BB"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2B030075" w14:textId="77777777" w:rsidR="00561DE2" w:rsidRPr="005B6F56" w:rsidRDefault="00561DE2" w:rsidP="00A01A59">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909346" w14:textId="77777777" w:rsidR="00561DE2" w:rsidRPr="005B6F56" w:rsidRDefault="00561DE2" w:rsidP="00CF22BA">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Indicate if you gather data regarding the percentage of financial service providers in your portfolio that are offering such a service.</w:t>
            </w:r>
          </w:p>
        </w:tc>
      </w:tr>
      <w:tr w:rsidR="00561DE2" w14:paraId="1B818481" w14:textId="77777777" w:rsidTr="00561DE2">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B85D121"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1048B77B"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278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AD9D72"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0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3EDC7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3938E1F6"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D77A45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F4AA53" w14:textId="77777777" w:rsidR="00561DE2" w:rsidRPr="00372783" w:rsidRDefault="00561DE2" w:rsidP="00A01A59">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D6DB1E6"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1F5B1EA6" w14:textId="77777777" w:rsidTr="00561DE2">
        <w:trPr>
          <w:trHeight w:val="3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F3CA3BC"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1CC5FEDC"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47B5F0F" w14:textId="77777777" w:rsidR="00561DE2" w:rsidRPr="00561DE2" w:rsidRDefault="009B4A6B" w:rsidP="00A01A59">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55D489" w14:textId="77777777" w:rsidTr="00561DE2">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9117BC5"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0C5A925D" w14:textId="77777777"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5B6F56">
              <w:rPr>
                <w:b/>
                <w:color w:val="FFFFFF" w:themeColor="background1"/>
              </w:rPr>
              <w:t>Voluntary insurance products</w:t>
            </w:r>
          </w:p>
        </w:tc>
      </w:tr>
      <w:tr w:rsidR="00561DE2" w14:paraId="59172883" w14:textId="77777777" w:rsidTr="00561DE2">
        <w:trPr>
          <w:trHeight w:val="41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2FA0CE37"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58683F54"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AA1F1"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Indicate if you gather data regarding the percentage of financial service providers in your portfolio that are offering such a service.</w:t>
            </w:r>
          </w:p>
        </w:tc>
      </w:tr>
      <w:tr w:rsidR="00561DE2" w14:paraId="696CF85C" w14:textId="77777777" w:rsidTr="00BC357D">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3BC7030"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7721080B"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A32601" w14:textId="77777777" w:rsidR="00561DE2" w:rsidRPr="005308EE" w:rsidRDefault="00561DE2" w:rsidP="00132D1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20A828"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F6862DA"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5FADA3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346D93"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93FA1D"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7C5144F7" w14:textId="77777777" w:rsidTr="00561DE2">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C08214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3B9C537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80FA69"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572696B0" w14:textId="77777777" w:rsidTr="00B75FC2">
        <w:trPr>
          <w:trHeight w:val="2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8DE6B50" w14:textId="77777777" w:rsidR="00561DE2" w:rsidRDefault="00561DE2" w:rsidP="00561DE2">
            <w:pPr>
              <w:pStyle w:val="INDICATORNUMBER"/>
              <w:spacing w:after="0"/>
              <w:rPr>
                <w:rStyle w:val="IntenseEmphasis"/>
                <w:b/>
                <w:bCs w:val="0"/>
                <w:i w:val="0"/>
                <w:iCs w:val="0"/>
                <w:color w:val="595959"/>
              </w:rPr>
            </w:pPr>
          </w:p>
        </w:tc>
        <w:tc>
          <w:tcPr>
            <w:tcW w:w="8121" w:type="dxa"/>
            <w:gridSpan w:val="5"/>
            <w:tcBorders>
              <w:top w:val="nil"/>
              <w:bottom w:val="single" w:sz="4" w:space="0" w:color="A6A6A6" w:themeColor="background1" w:themeShade="A6"/>
              <w:right w:val="single" w:sz="4" w:space="0" w:color="0070C0"/>
            </w:tcBorders>
            <w:shd w:val="clear" w:color="auto" w:fill="A6A6A6" w:themeFill="background1" w:themeFillShade="A6"/>
            <w:vAlign w:val="top"/>
          </w:tcPr>
          <w:p w14:paraId="5D047185" w14:textId="77777777" w:rsidR="00561DE2" w:rsidRPr="00A43D43" w:rsidRDefault="00561DE2" w:rsidP="00561DE2">
            <w:pPr>
              <w:pStyle w:val="INDICATORTEXT"/>
              <w:spacing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A43D43">
              <w:rPr>
                <w:b/>
                <w:color w:val="FFFFFF" w:themeColor="background1"/>
              </w:rPr>
              <w:t>Other financial services, specify</w:t>
            </w:r>
            <w:r>
              <w:rPr>
                <w:b/>
                <w:color w:val="FFFFFF" w:themeColor="background1"/>
              </w:rPr>
              <w:t>________</w:t>
            </w:r>
          </w:p>
        </w:tc>
      </w:tr>
      <w:tr w:rsidR="00561DE2" w14:paraId="48C8C709" w14:textId="77777777" w:rsidTr="00561DE2">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5CD893"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58A8D85"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1DD898"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Indicate if you gather data regarding the percentage of financial service providers in your portfolio that are offering such a service.</w:t>
            </w:r>
          </w:p>
        </w:tc>
      </w:tr>
      <w:tr w:rsidR="00561DE2" w14:paraId="597D9763" w14:textId="77777777" w:rsidTr="00BC357D">
        <w:trPr>
          <w:trHeight w:val="412"/>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590189"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64F4269B"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3B307B"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1E3DC3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91417C1"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4892094"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17C4A6C2"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38BFD1B"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4401B0FE" w14:textId="77777777" w:rsidTr="00561DE2">
        <w:trPr>
          <w:trHeight w:val="37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D7935E7"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731A4D8D"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2EC466" w14:textId="77777777" w:rsidR="00561DE2" w:rsidRPr="00561DE2" w:rsidRDefault="00561DE2" w:rsidP="009B4A6B">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009B4A6B">
              <w:t>&lt;20,</w:t>
            </w:r>
            <w:r w:rsidRPr="00FC4F77">
              <w:t xml:space="preserve"> </w:t>
            </w:r>
            <w:r w:rsidRPr="00903B63">
              <w:sym w:font="Wingdings" w:char="F06D"/>
            </w:r>
            <w:r>
              <w:t xml:space="preserve"> </w:t>
            </w:r>
            <w:r w:rsidRPr="00FC4F77">
              <w:t>20-40</w:t>
            </w:r>
            <w:r w:rsidR="009B4A6B">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B85E83" w14:textId="77777777" w:rsidTr="009B4A6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1239AE9"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47C51450" w14:textId="77777777"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334CC8">
              <w:rPr>
                <w:b/>
                <w:color w:val="FFFFFF" w:themeColor="background1"/>
              </w:rPr>
              <w:t>Non-financial services, specify</w:t>
            </w:r>
            <w:r>
              <w:rPr>
                <w:b/>
                <w:color w:val="FFFFFF" w:themeColor="background1"/>
              </w:rPr>
              <w:t>_________</w:t>
            </w:r>
          </w:p>
        </w:tc>
      </w:tr>
      <w:tr w:rsidR="00561DE2" w14:paraId="1464C915" w14:textId="77777777" w:rsidTr="00561D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A59179"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B8CF549"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right w:val="single" w:sz="4" w:space="0" w:color="0070C0"/>
            </w:tcBorders>
            <w:shd w:val="clear" w:color="auto" w:fill="auto"/>
          </w:tcPr>
          <w:p w14:paraId="62D67996"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Indicate if you gather data regarding the percentage of financial service providers in your portfolio that are offering such a service.</w:t>
            </w:r>
          </w:p>
        </w:tc>
      </w:tr>
      <w:tr w:rsidR="00561DE2" w14:paraId="733E07BD" w14:textId="77777777" w:rsidTr="00561D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E4336C4"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0070C0"/>
            </w:tcBorders>
            <w:shd w:val="clear" w:color="auto" w:fill="auto"/>
            <w:vAlign w:val="top"/>
          </w:tcPr>
          <w:p w14:paraId="5A60B036"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11C6CEE" w14:textId="77777777" w:rsidR="00561DE2" w:rsidRPr="005308EE"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352FD5D"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13A0504C"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450472"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0070C0"/>
            </w:tcBorders>
            <w:shd w:val="clear" w:color="auto" w:fill="auto"/>
            <w:vAlign w:val="top"/>
          </w:tcPr>
          <w:p w14:paraId="0D54C85F"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3776938"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2C0D0A3F" w14:textId="77777777" w:rsidTr="00561DE2">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4391CB53"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0070C0"/>
              <w:right w:val="single" w:sz="4" w:space="0" w:color="0070C0"/>
            </w:tcBorders>
            <w:shd w:val="clear" w:color="auto" w:fill="auto"/>
            <w:vAlign w:val="top"/>
          </w:tcPr>
          <w:p w14:paraId="2FBA4FF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A1640B1"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351788" w14:paraId="0E4A66BC" w14:textId="77777777" w:rsidTr="00DD12E8">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4CD0A8E" w14:textId="77777777" w:rsidR="00351788" w:rsidRPr="00AE100E" w:rsidRDefault="00DD12E8" w:rsidP="001558DD">
            <w:pPr>
              <w:pStyle w:val="INDICATORNUMBER"/>
              <w:rPr>
                <w:rStyle w:val="IntenseEmphasis"/>
                <w:b/>
                <w:bCs w:val="0"/>
                <w:i w:val="0"/>
                <w:iCs w:val="0"/>
                <w:color w:val="595959"/>
              </w:rPr>
            </w:pPr>
            <w:r>
              <w:rPr>
                <w:rStyle w:val="IntenseEmphasis"/>
                <w:b/>
                <w:bCs w:val="0"/>
                <w:i w:val="0"/>
                <w:iCs w:val="0"/>
                <w:color w:val="595959"/>
              </w:rPr>
              <w:t>IFD 08</w:t>
            </w:r>
            <w:r w:rsidR="00351788">
              <w:rPr>
                <w:rStyle w:val="IntenseEmphasis"/>
                <w:b/>
                <w:bCs w:val="0"/>
                <w:i w:val="0"/>
                <w:iCs w:val="0"/>
                <w:color w:val="595959"/>
              </w:rPr>
              <w:t>.3</w:t>
            </w:r>
          </w:p>
        </w:tc>
        <w:tc>
          <w:tcPr>
            <w:tcW w:w="8121" w:type="dxa"/>
            <w:gridSpan w:val="5"/>
            <w:tcBorders>
              <w:top w:val="single" w:sz="4" w:space="0" w:color="0070C0"/>
              <w:bottom w:val="nil"/>
              <w:right w:val="single" w:sz="4" w:space="0" w:color="0070C0"/>
            </w:tcBorders>
            <w:shd w:val="clear" w:color="auto" w:fill="DAEEF3" w:themeFill="accent5" w:themeFillTint="33"/>
          </w:tcPr>
          <w:p w14:paraId="5213F6D3" w14:textId="77777777" w:rsidR="00351788" w:rsidRPr="001C0916"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C84994" w14:textId="77777777" w:rsidR="00351788" w:rsidRPr="005B4C52"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51788" w14:paraId="62E5D790" w14:textId="77777777" w:rsidTr="00DD12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53BF49CF" w14:textId="77777777" w:rsidR="00351788" w:rsidRDefault="00351788" w:rsidP="001558DD">
            <w:pPr>
              <w:pStyle w:val="INDICATORNUMBER"/>
              <w:rPr>
                <w:rStyle w:val="IntenseEmphasis"/>
                <w:b/>
                <w:bCs w:val="0"/>
                <w:i w:val="0"/>
                <w:iCs w:val="0"/>
                <w:color w:val="595959"/>
              </w:rPr>
            </w:pPr>
          </w:p>
        </w:tc>
        <w:tc>
          <w:tcPr>
            <w:tcW w:w="8121" w:type="dxa"/>
            <w:gridSpan w:val="5"/>
            <w:tcBorders>
              <w:top w:val="nil"/>
              <w:bottom w:val="single" w:sz="4" w:space="0" w:color="0070C0"/>
              <w:right w:val="single" w:sz="4" w:space="0" w:color="0070C0"/>
            </w:tcBorders>
            <w:shd w:val="clear" w:color="auto" w:fill="auto"/>
          </w:tcPr>
          <w:p w14:paraId="150C9067" w14:textId="77777777" w:rsidR="00351788" w:rsidRDefault="00351788"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0ADF4246" w14:textId="77777777" w:rsidR="008D2D8A" w:rsidRDefault="008D2D8A" w:rsidP="002B037E">
      <w:pPr>
        <w:pStyle w:val="INDICATORNUMBER"/>
      </w:pPr>
    </w:p>
    <w:p w14:paraId="2E363376" w14:textId="77777777" w:rsidR="00F123F9" w:rsidRDefault="00F123F9" w:rsidP="002B037E">
      <w:pPr>
        <w:pStyle w:val="INDICATORNUMBER"/>
      </w:pPr>
    </w:p>
    <w:p w14:paraId="4BA87078" w14:textId="77777777" w:rsidR="00F123F9" w:rsidRPr="002B037E" w:rsidRDefault="00F123F9" w:rsidP="002B037E">
      <w:pPr>
        <w:pStyle w:val="INDICATORNUMBER"/>
      </w:pPr>
    </w:p>
    <w:tbl>
      <w:tblPr>
        <w:tblStyle w:val="SubSectionIndicatorTableMANDATORY"/>
        <w:tblW w:w="9106" w:type="dxa"/>
        <w:tblInd w:w="5" w:type="dxa"/>
        <w:tblLook w:val="04A0" w:firstRow="1" w:lastRow="0" w:firstColumn="1" w:lastColumn="0" w:noHBand="0" w:noVBand="1"/>
      </w:tblPr>
      <w:tblGrid>
        <w:gridCol w:w="1069"/>
        <w:gridCol w:w="8037"/>
      </w:tblGrid>
      <w:tr w:rsidR="008D2D8A" w:rsidRPr="00DC20FA" w14:paraId="5192491E" w14:textId="77777777" w:rsidTr="00E760C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1ED80F10" w14:textId="77777777" w:rsidR="008D2D8A" w:rsidRPr="00DC20FA" w:rsidRDefault="008D2D8A"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08</w:t>
            </w:r>
          </w:p>
        </w:tc>
        <w:tc>
          <w:tcPr>
            <w:tcW w:w="8037" w:type="dxa"/>
            <w:tcBorders>
              <w:top w:val="single" w:sz="4" w:space="0" w:color="0082C8"/>
              <w:bottom w:val="single" w:sz="4" w:space="0" w:color="7F7F7F" w:themeColor="text1" w:themeTint="80"/>
            </w:tcBorders>
          </w:tcPr>
          <w:p w14:paraId="58EDD3BA" w14:textId="77777777" w:rsidR="008D2D8A" w:rsidRPr="00DC20FA" w:rsidRDefault="008D2D8A"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E5FDE" w:rsidRPr="00B13F96" w14:paraId="696D8F09" w14:textId="77777777" w:rsidTr="001E5FDE">
        <w:trPr>
          <w:cnfStyle w:val="000000100000" w:firstRow="0" w:lastRow="0" w:firstColumn="0" w:lastColumn="0" w:oddVBand="0" w:evenVBand="0" w:oddHBand="1" w:evenHBand="0" w:firstRowFirstColumn="0" w:firstRowLastColumn="0" w:lastRowFirstColumn="0" w:lastRowLastColumn="0"/>
          <w:trHeight w:val="8105"/>
        </w:trPr>
        <w:tc>
          <w:tcPr>
            <w:cnfStyle w:val="001000000000" w:firstRow="0" w:lastRow="0" w:firstColumn="1" w:lastColumn="0" w:oddVBand="0" w:evenVBand="0" w:oddHBand="0" w:evenHBand="0" w:firstRowFirstColumn="0" w:firstRowLastColumn="0" w:lastRowFirstColumn="0" w:lastRowLastColumn="0"/>
            <w:tcW w:w="1069" w:type="dxa"/>
            <w:tcBorders>
              <w:top w:val="nil"/>
            </w:tcBorders>
            <w:vAlign w:val="top"/>
          </w:tcPr>
          <w:p w14:paraId="07C89BE6" w14:textId="77777777" w:rsidR="001E5FDE" w:rsidRPr="000D72DF" w:rsidRDefault="001E5FDE" w:rsidP="001558DD">
            <w:pPr>
              <w:pStyle w:val="INDICATORNUMBER"/>
              <w:rPr>
                <w:rStyle w:val="IntenseEmphasis"/>
                <w:b/>
                <w:bCs w:val="0"/>
                <w:i w:val="0"/>
                <w:iCs w:val="0"/>
              </w:rPr>
            </w:pPr>
            <w:r>
              <w:rPr>
                <w:rStyle w:val="IntenseEmphasis"/>
                <w:b/>
                <w:bCs w:val="0"/>
                <w:i w:val="0"/>
                <w:iCs w:val="0"/>
                <w:color w:val="595959"/>
              </w:rPr>
              <w:t>IFD 08.1</w:t>
            </w:r>
          </w:p>
        </w:tc>
        <w:tc>
          <w:tcPr>
            <w:tcW w:w="8037" w:type="dxa"/>
            <w:tcBorders>
              <w:top w:val="single" w:sz="4" w:space="0" w:color="7F7F7F" w:themeColor="text1" w:themeTint="80"/>
            </w:tcBorders>
            <w:shd w:val="clear" w:color="auto" w:fill="auto"/>
            <w:vAlign w:val="top"/>
          </w:tcPr>
          <w:p w14:paraId="6602FBC6"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The PRI recognises that in some jurisdictions, microfinance service providers are not permitted to provide savings and other financial services products. Please indicate if this is the case in your own portfolio in the box below wh</w:t>
            </w:r>
            <w:r>
              <w:t>ere you can elaborate on your 'N</w:t>
            </w:r>
            <w:r w:rsidRPr="00E760CB">
              <w:t>o' response should you wish.</w:t>
            </w:r>
          </w:p>
          <w:p w14:paraId="31195700"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Percentage of inclusive finance portfolio offering in these categories can be calculated as: Number of microfinance providers in the MIV or organisational direct portfolio offering such products / Total number of microfinance service providers in the MIV or organisational direct portfolio</w:t>
            </w:r>
            <w:r>
              <w:t>.</w:t>
            </w:r>
          </w:p>
          <w:p w14:paraId="489FA870"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Savings products indicator is based on MIV Disclosure Guideline 3.2.7.1 and the MIX Market MFI data submission form. </w:t>
            </w:r>
          </w:p>
          <w:p w14:paraId="4E23358F" w14:textId="77777777"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Microsavings products mainly refer to 1) current / checking accounts - an account that allows the holder to write cheques against deposited funds; 2) savings accounts - an account used to deposit money and earn interest on the account over time; 3) fixed-term deposits - deposits that cannot be withdrawn before a data specified at the time of deposit; 4) special purpose savings accounts - a deposit account for private individuals to accrue money for a special purpose and receive interest on the deposited account. Savings required as a condition of an existing or future loan should not be included.</w:t>
            </w:r>
          </w:p>
          <w:p w14:paraId="5DCFE349"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Insurance indicator is based on MIV Disclosure Guideline 3.2.7.2 and the MIX Market MFI data submission form. </w:t>
            </w:r>
          </w:p>
          <w:p w14:paraId="02B413EF" w14:textId="77777777"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Microinsurance refers mainly to the following four products: 1) credit life insurance - insurance issued to cover the life of a borrower for an outstanding loan. If the debtor dies prior to repayment of the debt, the policy will pay off the balance of the amount outstanding; 2) life insurance - insurance that guarantees a specific sum of money to a designated beneficiary upon the death of the insured or to the insured if he or she lives beyond a certain age; 3) house insurance - property insurance that covers losses occurring to one's home, its contents, loss of its use, or loss of other personal possessions of the homeowner; 4) livestock and agriculture insurance - coverage for crops in the event of loss or damage and coverage for domestic animals loss raised for home use or for profit, especially on a farm. Insurance required as a condition of an existing or future loan should not be included.</w:t>
            </w:r>
          </w:p>
          <w:p w14:paraId="56DFD0DA"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Other financial services indicator is based on MIV Disclosure Guideline 3.2.7.3. Other financial services refer to services such as micro pensions, debit/credit cards, money transfers and payments by cheque.</w:t>
            </w:r>
          </w:p>
          <w:p w14:paraId="2B3A609F"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Non-financial services indicator is based on MIV Disclosure Guideline 3.2.8. Non-financial services refer to enterprise services, adult education, health services, agricultural extension and training and women's empowerment.</w:t>
            </w:r>
          </w:p>
        </w:tc>
      </w:tr>
      <w:tr w:rsidR="008D2D8A" w:rsidRPr="00367846" w14:paraId="3CF85152" w14:textId="77777777" w:rsidTr="00E760CB">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2"/>
            <w:tcBorders>
              <w:top w:val="single" w:sz="4" w:space="0" w:color="A6A6A6" w:themeColor="background1" w:themeShade="A6"/>
              <w:bottom w:val="single" w:sz="4" w:space="0" w:color="A6A6A6" w:themeColor="background1" w:themeShade="A6"/>
            </w:tcBorders>
            <w:vAlign w:val="top"/>
          </w:tcPr>
          <w:p w14:paraId="73D7B9AC" w14:textId="77777777" w:rsidR="008D2D8A" w:rsidRPr="00367846" w:rsidRDefault="008D2D8A" w:rsidP="001558DD">
            <w:pPr>
              <w:pStyle w:val="INDICATORTEXT"/>
              <w:rPr>
                <w:b/>
              </w:rPr>
            </w:pPr>
            <w:r>
              <w:rPr>
                <w:b/>
              </w:rPr>
              <w:t>LOGIC</w:t>
            </w:r>
          </w:p>
        </w:tc>
      </w:tr>
      <w:tr w:rsidR="008D2D8A" w:rsidRPr="00367846" w14:paraId="40E8331D" w14:textId="77777777" w:rsidTr="0056762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A6A6A6" w:themeColor="background1" w:themeShade="A6"/>
            </w:tcBorders>
            <w:vAlign w:val="top"/>
          </w:tcPr>
          <w:p w14:paraId="2E438BE5" w14:textId="77777777" w:rsidR="008D2D8A" w:rsidRDefault="008D2D8A" w:rsidP="001558DD">
            <w:pPr>
              <w:pStyle w:val="INDICATORNUMBER"/>
              <w:rPr>
                <w:rStyle w:val="IntenseEmphasis"/>
                <w:b/>
                <w:bCs w:val="0"/>
                <w:i w:val="0"/>
                <w:iCs w:val="0"/>
                <w:color w:val="595959"/>
              </w:rPr>
            </w:pPr>
            <w:r>
              <w:rPr>
                <w:rStyle w:val="IntenseEmphasis"/>
                <w:b/>
                <w:bCs w:val="0"/>
                <w:i w:val="0"/>
                <w:iCs w:val="0"/>
                <w:color w:val="595959"/>
              </w:rPr>
              <w:t>IFD 0</w:t>
            </w:r>
            <w:r w:rsidR="00E760CB">
              <w:rPr>
                <w:rStyle w:val="IntenseEmphasis"/>
                <w:b/>
                <w:bCs w:val="0"/>
                <w:i w:val="0"/>
                <w:iCs w:val="0"/>
                <w:color w:val="595959"/>
              </w:rPr>
              <w:t>8</w:t>
            </w:r>
          </w:p>
        </w:tc>
        <w:tc>
          <w:tcPr>
            <w:tcW w:w="8037" w:type="dxa"/>
            <w:tcBorders>
              <w:top w:val="single" w:sz="4" w:space="0" w:color="A6A6A6" w:themeColor="background1" w:themeShade="A6"/>
              <w:bottom w:val="single" w:sz="4" w:space="0" w:color="A6A6A6" w:themeColor="background1" w:themeShade="A6"/>
            </w:tcBorders>
            <w:shd w:val="clear" w:color="auto" w:fill="auto"/>
          </w:tcPr>
          <w:p w14:paraId="10CF134F" w14:textId="77777777" w:rsidR="00E760CB" w:rsidRPr="00E760CB" w:rsidRDefault="00D3790B" w:rsidP="00E760CB">
            <w:pPr>
              <w:pStyle w:val="INDICATORTEXT"/>
              <w:cnfStyle w:val="000000100000" w:firstRow="0" w:lastRow="0" w:firstColumn="0" w:lastColumn="0" w:oddVBand="0" w:evenVBand="0" w:oddHBand="1" w:evenHBand="0" w:firstRowFirstColumn="0" w:firstRowLastColumn="0" w:lastRowFirstColumn="0" w:lastRowLastColumn="0"/>
            </w:pPr>
            <w:r w:rsidRPr="00C329D9">
              <w:rPr>
                <w:szCs w:val="18"/>
              </w:rPr>
              <w:t>This indicator will be a</w:t>
            </w:r>
            <w:r>
              <w:rPr>
                <w:szCs w:val="18"/>
              </w:rPr>
              <w:t xml:space="preserve">pplicable if you reported that </w:t>
            </w:r>
            <w:r w:rsidRPr="00322ED9">
              <w:rPr>
                <w:szCs w:val="18"/>
              </w:rPr>
              <w:t>≥20% of your total inclusive finance assets are invested directly in microfinance in [05].</w:t>
            </w:r>
          </w:p>
          <w:p w14:paraId="57345835" w14:textId="77777777" w:rsidR="008D2D8A" w:rsidRPr="00367846" w:rsidRDefault="00E760CB" w:rsidP="00AB19BE">
            <w:pPr>
              <w:pStyle w:val="INDICATORTEXT"/>
              <w:cnfStyle w:val="000000100000" w:firstRow="0" w:lastRow="0" w:firstColumn="0" w:lastColumn="0" w:oddVBand="0" w:evenVBand="0" w:oddHBand="1" w:evenHBand="0" w:firstRowFirstColumn="0" w:firstRowLastColumn="0" w:lastRowFirstColumn="0" w:lastRowLastColumn="0"/>
              <w:rPr>
                <w:b/>
              </w:rPr>
            </w:pPr>
            <w:r w:rsidRPr="00E760CB">
              <w:t xml:space="preserve">[08.2] will be applicable if </w:t>
            </w:r>
            <w:r w:rsidR="00AB19BE">
              <w:t>‘</w:t>
            </w:r>
            <w:r w:rsidRPr="00E760CB">
              <w:t>Yes</w:t>
            </w:r>
            <w:r w:rsidR="00AB19BE">
              <w:t>’</w:t>
            </w:r>
            <w:r w:rsidRPr="00E760CB">
              <w:t xml:space="preserve"> </w:t>
            </w:r>
            <w:r w:rsidR="00D3790B">
              <w:t xml:space="preserve">is reported in </w:t>
            </w:r>
            <w:r w:rsidRPr="00E760CB">
              <w:t>[08.1]</w:t>
            </w:r>
            <w:r>
              <w:t>.</w:t>
            </w:r>
          </w:p>
        </w:tc>
      </w:tr>
      <w:tr w:rsidR="0056762D" w:rsidRPr="00367846" w14:paraId="544D3D89"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2"/>
            <w:tcBorders>
              <w:top w:val="single" w:sz="4" w:space="0" w:color="A6A6A6" w:themeColor="background1" w:themeShade="A6"/>
              <w:bottom w:val="single" w:sz="4" w:space="0" w:color="A6A6A6" w:themeColor="background1" w:themeShade="A6"/>
            </w:tcBorders>
            <w:vAlign w:val="top"/>
          </w:tcPr>
          <w:p w14:paraId="777EF2DB" w14:textId="77777777" w:rsidR="0056762D" w:rsidRPr="0056762D" w:rsidRDefault="0056762D" w:rsidP="00E760CB">
            <w:pPr>
              <w:pStyle w:val="INDICATORTEXT"/>
              <w:rPr>
                <w:b/>
              </w:rPr>
            </w:pPr>
            <w:r w:rsidRPr="0056762D">
              <w:rPr>
                <w:b/>
              </w:rPr>
              <w:lastRenderedPageBreak/>
              <w:t>ASSESSMENT</w:t>
            </w:r>
          </w:p>
        </w:tc>
      </w:tr>
      <w:tr w:rsidR="0056762D" w:rsidRPr="00367846" w14:paraId="006FE5AB" w14:textId="77777777" w:rsidTr="00E760C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2DBEE5F7" w14:textId="77777777" w:rsidR="0056762D" w:rsidRDefault="0056762D" w:rsidP="001558DD">
            <w:pPr>
              <w:pStyle w:val="INDICATORNUMBER"/>
              <w:rPr>
                <w:rStyle w:val="IntenseEmphasis"/>
                <w:b/>
                <w:bCs w:val="0"/>
                <w:i w:val="0"/>
                <w:iCs w:val="0"/>
                <w:color w:val="595959"/>
              </w:rPr>
            </w:pPr>
            <w:r>
              <w:rPr>
                <w:rStyle w:val="IntenseEmphasis"/>
                <w:b/>
                <w:bCs w:val="0"/>
                <w:i w:val="0"/>
                <w:iCs w:val="0"/>
                <w:color w:val="595959"/>
              </w:rPr>
              <w:t>IFD 08</w:t>
            </w:r>
          </w:p>
        </w:tc>
        <w:tc>
          <w:tcPr>
            <w:tcW w:w="8037" w:type="dxa"/>
            <w:tcBorders>
              <w:top w:val="single" w:sz="4" w:space="0" w:color="A6A6A6" w:themeColor="background1" w:themeShade="A6"/>
              <w:bottom w:val="single" w:sz="4" w:space="0" w:color="0070C0"/>
            </w:tcBorders>
            <w:shd w:val="clear" w:color="auto" w:fill="auto"/>
          </w:tcPr>
          <w:p w14:paraId="29040CDC" w14:textId="77777777" w:rsidR="0056762D" w:rsidRPr="0056762D"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 xml:space="preserve">Maximum score: Three </w:t>
            </w:r>
            <w:r w:rsidRPr="0056762D">
              <w:sym w:font="Wingdings" w:char="F0AB"/>
            </w:r>
          </w:p>
          <w:p w14:paraId="43E45DAA" w14:textId="77777777" w:rsidR="0056762D" w:rsidRPr="00E760CB"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The assessment of this indicator is based on your responses to [08.1 &amp; 08.2].</w:t>
            </w:r>
          </w:p>
        </w:tc>
      </w:tr>
    </w:tbl>
    <w:p w14:paraId="27EB53F5" w14:textId="77777777" w:rsidR="00122525" w:rsidRDefault="00122525" w:rsidP="008D2D8A">
      <w:pPr>
        <w:pStyle w:val="INDICATORNUMBER"/>
      </w:pPr>
      <w:r>
        <w:br w:type="page"/>
      </w:r>
    </w:p>
    <w:p w14:paraId="1F0FA416" w14:textId="77777777" w:rsidR="00DC7F4E" w:rsidRPr="00DC7F4E" w:rsidRDefault="00DC7F4E" w:rsidP="00DC7F4E">
      <w:pPr>
        <w:pStyle w:val="INDICATORTEXT"/>
        <w:tabs>
          <w:tab w:val="left" w:pos="2040"/>
        </w:tabs>
        <w:rPr>
          <w:i/>
          <w:lang w:eastAsia="en-GB"/>
        </w:rPr>
      </w:pPr>
      <w:r w:rsidRPr="00DC7F4E">
        <w:rPr>
          <w:b/>
          <w:i/>
          <w:lang w:eastAsia="en-GB"/>
        </w:rPr>
        <w:lastRenderedPageBreak/>
        <w:t>Possible action:</w:t>
      </w:r>
      <w:r w:rsidRPr="00DC7F4E">
        <w:rPr>
          <w:b/>
          <w:i/>
          <w:lang w:eastAsia="en-GB"/>
        </w:rPr>
        <w:tab/>
      </w:r>
      <w:r w:rsidRPr="00DC7F4E">
        <w:rPr>
          <w:b/>
          <w:i/>
          <w:lang w:eastAsia="en-GB"/>
        </w:rPr>
        <w:br/>
      </w:r>
      <w:r w:rsidRPr="00DC7F4E">
        <w:rPr>
          <w:i/>
          <w:lang w:eastAsia="en-GB"/>
        </w:rPr>
        <w:br/>
        <w:t>Encourage providers to introduce innovative products tailored to needs of low-income clients.</w:t>
      </w:r>
    </w:p>
    <w:p w14:paraId="58FCCABB" w14:textId="77777777" w:rsidR="00DC7F4E" w:rsidRPr="00DC7F4E" w:rsidRDefault="00DC7F4E" w:rsidP="00DC7F4E">
      <w:pPr>
        <w:pStyle w:val="INDICATORTEXT"/>
        <w:rPr>
          <w:i/>
          <w:lang w:eastAsia="en-GB"/>
        </w:rPr>
      </w:pPr>
      <w:r w:rsidRPr="00DC7F4E">
        <w:rPr>
          <w:i/>
          <w:lang w:eastAsia="en-GB"/>
        </w:rPr>
        <w:t>Encourage providers to expand their service offering to more remote areas and more vulnerable populations.</w:t>
      </w:r>
    </w:p>
    <w:p w14:paraId="317EF184" w14:textId="77777777" w:rsidR="00DC7F4E" w:rsidRDefault="00DC7F4E" w:rsidP="00DC7F4E">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C5489" w14:paraId="26E647A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68064E2"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7F73750"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507D447"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29AC64B"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r w:rsidRPr="00903B63">
              <w:t>Principle</w:t>
            </w:r>
          </w:p>
        </w:tc>
      </w:tr>
      <w:tr w:rsidR="001C5489" w14:paraId="08CE6718" w14:textId="77777777" w:rsidTr="001558D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2445DDE"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IFD 09</w:t>
            </w:r>
          </w:p>
        </w:tc>
        <w:tc>
          <w:tcPr>
            <w:tcW w:w="3402" w:type="dxa"/>
            <w:shd w:val="clear" w:color="auto" w:fill="888888"/>
          </w:tcPr>
          <w:p w14:paraId="7A6529A2" w14:textId="77777777" w:rsidR="001C5489" w:rsidRPr="00903B6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A32C142" w14:textId="77777777" w:rsidR="001C5489" w:rsidRPr="00E4172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7C688C"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2751CC98" w14:textId="77777777" w:rsidR="00DC7F4E" w:rsidRDefault="00EF74D1" w:rsidP="007C6290">
      <w:pPr>
        <w:pStyle w:val="INDICATORNUMBER"/>
      </w:pPr>
      <w:r>
        <w:tab/>
      </w:r>
      <w:r>
        <w:tab/>
      </w:r>
      <w:r>
        <w:tab/>
      </w:r>
      <w:r>
        <w:tab/>
      </w:r>
    </w:p>
    <w:tbl>
      <w:tblPr>
        <w:tblStyle w:val="SubSectionIndicatorTableVOLUNTARY"/>
        <w:tblW w:w="9214" w:type="dxa"/>
        <w:tblInd w:w="5" w:type="dxa"/>
        <w:tblLook w:val="04A0" w:firstRow="1" w:lastRow="0" w:firstColumn="1" w:lastColumn="0" w:noHBand="0" w:noVBand="1"/>
      </w:tblPr>
      <w:tblGrid>
        <w:gridCol w:w="1134"/>
        <w:gridCol w:w="2694"/>
        <w:gridCol w:w="2693"/>
        <w:gridCol w:w="142"/>
        <w:gridCol w:w="2551"/>
      </w:tblGrid>
      <w:tr w:rsidR="007C6290" w14:paraId="125E1238"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36D61CE" w14:textId="77777777" w:rsidR="007C6290" w:rsidRPr="00903B63" w:rsidRDefault="007C6290"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09</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756E95C3" w14:textId="77777777" w:rsidR="007C6290" w:rsidRPr="00903B63" w:rsidRDefault="007C6290"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C6290" w14:paraId="51EA6CA6" w14:textId="77777777" w:rsidTr="00EE5F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7622CC2" w14:textId="77777777" w:rsidR="007C6290" w:rsidRDefault="00DC7F4E" w:rsidP="001558DD">
            <w:pPr>
              <w:pStyle w:val="INDICATORNUMBER"/>
              <w:rPr>
                <w:rStyle w:val="IntenseEmphasis"/>
                <w:b/>
                <w:bCs w:val="0"/>
                <w:i w:val="0"/>
                <w:iCs w:val="0"/>
              </w:rPr>
            </w:pPr>
            <w:r>
              <w:rPr>
                <w:rStyle w:val="IntenseEmphasis"/>
                <w:b/>
                <w:bCs w:val="0"/>
                <w:i w:val="0"/>
                <w:iCs w:val="0"/>
                <w:color w:val="595959"/>
              </w:rPr>
              <w:t>IFD 09.1</w:t>
            </w:r>
          </w:p>
        </w:tc>
        <w:tc>
          <w:tcPr>
            <w:tcW w:w="8080" w:type="dxa"/>
            <w:gridSpan w:val="4"/>
            <w:tcBorders>
              <w:top w:val="nil"/>
              <w:right w:val="single" w:sz="4" w:space="0" w:color="595959" w:themeColor="text1" w:themeTint="A6"/>
            </w:tcBorders>
          </w:tcPr>
          <w:p w14:paraId="376A95E1" w14:textId="77777777" w:rsidR="007C6290" w:rsidRPr="00392499" w:rsidRDefault="00EF74D1" w:rsidP="001558D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w:t>
            </w:r>
            <w:r w:rsidRPr="00EF74D1">
              <w:rPr>
                <w:bCs/>
                <w:szCs w:val="18"/>
              </w:rPr>
              <w:t>ndicate if you support the introduction of services tailored to the following client groups.</w:t>
            </w:r>
          </w:p>
        </w:tc>
      </w:tr>
      <w:tr w:rsidR="00EE5F3F" w14:paraId="6992A9EE" w14:textId="77777777" w:rsidTr="00EE5F3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uto"/>
            </w:tcBorders>
          </w:tcPr>
          <w:p w14:paraId="151BA581"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AF08FE7" w14:textId="77777777" w:rsidR="00EE5F3F" w:rsidRPr="00411BA5" w:rsidRDefault="00EE5F3F" w:rsidP="00250F90">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rPr>
            </w:pPr>
            <w:r w:rsidRPr="00411BA5">
              <w:t xml:space="preserve">The very poor </w:t>
            </w:r>
          </w:p>
        </w:tc>
        <w:tc>
          <w:tcPr>
            <w:tcW w:w="2835" w:type="dxa"/>
            <w:gridSpan w:val="2"/>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FDA473" w14:textId="77777777" w:rsidR="00EE5F3F"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55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7BBDEA" w14:textId="77777777" w:rsidR="00EE5F3F" w:rsidRPr="00B734A4"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43D7D18" w14:textId="77777777" w:rsidTr="00EE5F3F">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uto"/>
            </w:tcBorders>
          </w:tcPr>
          <w:p w14:paraId="33AAEA1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59E8F5EC" w14:textId="77777777" w:rsidR="00EE5F3F" w:rsidRPr="00EF74D1" w:rsidRDefault="00EE5F3F" w:rsidP="00EF74D1">
            <w:pPr>
              <w:pStyle w:val="INDICATORTEXT"/>
              <w:jc w:val="center"/>
              <w:cnfStyle w:val="000000100000" w:firstRow="0" w:lastRow="0" w:firstColumn="0" w:lastColumn="0" w:oddVBand="0" w:evenVBand="0" w:oddHBand="1" w:evenHBand="0" w:firstRowFirstColumn="0" w:firstRowLastColumn="0" w:lastRowFirstColumn="0" w:lastRowLastColumn="0"/>
              <w:rPr>
                <w:b/>
              </w:rPr>
            </w:pPr>
          </w:p>
        </w:tc>
        <w:tc>
          <w:tcPr>
            <w:tcW w:w="5386" w:type="dxa"/>
            <w:gridSpan w:val="3"/>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4297D9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8A3ECB">
              <w:rPr>
                <w:b/>
              </w:rPr>
              <w:t>Describe how you support the introduction of such services.</w:t>
            </w:r>
          </w:p>
        </w:tc>
      </w:tr>
      <w:tr w:rsidR="00EE5F3F" w14:paraId="51226373" w14:textId="77777777" w:rsidTr="00EE5F3F">
        <w:trPr>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uto"/>
            </w:tcBorders>
          </w:tcPr>
          <w:p w14:paraId="71192918"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FE9C6DE" w14:textId="77777777" w:rsidR="00EE5F3F" w:rsidRPr="00EF74D1"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b/>
              </w:rPr>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89315F" w14:textId="77777777" w:rsidR="00EE5F3F" w:rsidRPr="008A3ECB" w:rsidRDefault="00EE5F3F" w:rsidP="008A3ECB">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5FDD47F0" w14:textId="77777777" w:rsidTr="00EE5F3F">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uto"/>
            </w:tcBorders>
          </w:tcPr>
          <w:p w14:paraId="46F357B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581C8C44" w14:textId="77777777" w:rsidR="00EE5F3F" w:rsidRPr="00903B63"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20B6E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73CEDE5" w14:textId="77777777" w:rsidTr="00EE5F3F">
        <w:trPr>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uto"/>
            </w:tcBorders>
          </w:tcPr>
          <w:p w14:paraId="274F7E67"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2ABCDC9E" w14:textId="77777777" w:rsidR="00EE5F3F" w:rsidRPr="00903B63"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1D7FC93"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489F9A53" w14:textId="77777777"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p>
          <w:p w14:paraId="3429EA3A" w14:textId="77777777"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Pr="0076550A">
              <w:t>We do not track at the investee level</w:t>
            </w:r>
          </w:p>
        </w:tc>
      </w:tr>
      <w:tr w:rsidR="00EE5F3F" w14:paraId="21935BCE" w14:textId="77777777" w:rsidTr="00EE5F3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uto"/>
            </w:tcBorders>
          </w:tcPr>
          <w:p w14:paraId="4683097A"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10CAA3" w14:textId="77777777" w:rsidR="00EE5F3F" w:rsidRPr="00903B63"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r>
              <w:t>The poor</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052AAC2" w14:textId="77777777" w:rsidR="00EE5F3F"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FE28B9D" w14:textId="77777777" w:rsidR="00EE5F3F" w:rsidRPr="00B734A4"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1EF2B51" w14:textId="77777777" w:rsidTr="00EE5F3F">
        <w:trPr>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1411910D"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B014F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D47950"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61A1E019" w14:textId="77777777" w:rsidTr="00EE5F3F">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0C79C7C9"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3E58AA06"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9F3FE95" w14:textId="77777777" w:rsidR="00EE5F3F" w:rsidRPr="008A3ECB"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EE5F3F" w14:paraId="5E0C3AD3" w14:textId="77777777" w:rsidTr="00EE5F3F">
        <w:trPr>
          <w:trHeight w:val="437"/>
        </w:trPr>
        <w:tc>
          <w:tcPr>
            <w:cnfStyle w:val="001000000000" w:firstRow="0" w:lastRow="0" w:firstColumn="1" w:lastColumn="0" w:oddVBand="0" w:evenVBand="0" w:oddHBand="0" w:evenHBand="0" w:firstRowFirstColumn="0" w:firstRowLastColumn="0" w:lastRowFirstColumn="0" w:lastRowLastColumn="0"/>
            <w:tcW w:w="1134" w:type="dxa"/>
            <w:vMerge/>
          </w:tcPr>
          <w:p w14:paraId="0F814D11"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16A89C0"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242E7CA"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44C4D40"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Pr>
          <w:p w14:paraId="6B1EDE5A"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E7148A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7AC03A4"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612B34C5" w14:textId="77777777"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p>
          <w:p w14:paraId="4A7B62C4"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p>
        </w:tc>
      </w:tr>
      <w:tr w:rsidR="00EE5F3F" w14:paraId="04A98FE3"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709F209B"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right w:val="single" w:sz="4" w:space="0" w:color="A6A6A6" w:themeColor="background1" w:themeShade="A6"/>
            </w:tcBorders>
            <w:shd w:val="clear" w:color="auto" w:fill="auto"/>
          </w:tcPr>
          <w:p w14:paraId="605E74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r>
              <w:t>Low income clients</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4185F3" w14:textId="77777777" w:rsidR="00EE5F3F"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C4CAAE2" w14:textId="77777777" w:rsidR="00EE5F3F" w:rsidRPr="00B734A4"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E31A7DE" w14:textId="77777777" w:rsidTr="001558DD">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2A9AEE3F"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1CA55024"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92994E" w14:textId="77777777" w:rsidR="00EE5F3F" w:rsidRPr="00903B63"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Describe how you support the introduction of such services.</w:t>
            </w:r>
          </w:p>
        </w:tc>
      </w:tr>
      <w:tr w:rsidR="00EE5F3F" w14:paraId="20F30F9B"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60F1BB46"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595D3419"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7A9AF8" w14:textId="77777777" w:rsidR="00EE5F3F" w:rsidRPr="008A3ECB" w:rsidRDefault="00EE5F3F" w:rsidP="00001F09">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216AF347" w14:textId="77777777" w:rsidTr="00EE5F3F">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134" w:type="dxa"/>
            <w:vMerge/>
          </w:tcPr>
          <w:p w14:paraId="43EAD255" w14:textId="77777777" w:rsidR="00EE5F3F" w:rsidRPr="00AE100E" w:rsidRDefault="00EE5F3F" w:rsidP="00EE5F3F">
            <w:pPr>
              <w:pStyle w:val="INDICATORNUMBER"/>
              <w:spacing w:after="0"/>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03C85E73" w14:textId="77777777" w:rsid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F9CA9B" w14:textId="77777777" w:rsidR="00EE5F3F" w:rsidRP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4017EC8F" w14:textId="77777777" w:rsidTr="00EE5F3F">
        <w:trPr>
          <w:trHeight w:val="27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621138C"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1544AFC8"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E47E6C4"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190F6996" w14:textId="77777777"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p>
          <w:p w14:paraId="21849DEA" w14:textId="77777777"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lastRenderedPageBreak/>
              <w:sym w:font="Wingdings" w:char="F06D"/>
            </w:r>
            <w:r>
              <w:t xml:space="preserve"> </w:t>
            </w:r>
            <w:r w:rsidRPr="0076550A">
              <w:t>We do not track at the investee level</w:t>
            </w:r>
          </w:p>
        </w:tc>
      </w:tr>
      <w:tr w:rsidR="00EE5F3F" w14:paraId="3CFF591B"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tcPr>
          <w:p w14:paraId="7A105170"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79F69DB" w14:textId="77777777" w:rsidR="00EE5F3F" w:rsidRDefault="00EE5F3F" w:rsidP="007016A8">
            <w:pPr>
              <w:pStyle w:val="INDICATORTEXT"/>
              <w:cnfStyle w:val="000000100000" w:firstRow="0" w:lastRow="0" w:firstColumn="0" w:lastColumn="0" w:oddVBand="0" w:evenVBand="0" w:oddHBand="1" w:evenHBand="0" w:firstRowFirstColumn="0" w:firstRowLastColumn="0" w:lastRowFirstColumn="0" w:lastRowLastColumn="0"/>
            </w:pPr>
            <w:r>
              <w:t>Other, specify_________</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D26425"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0C969C"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6708F5E" w14:textId="77777777" w:rsidTr="00BC357D">
        <w:trPr>
          <w:trHeight w:val="30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5A5A5A"/>
            </w:tcBorders>
          </w:tcPr>
          <w:p w14:paraId="26B91E38"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3A2E51A4"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C7DE695"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40682708"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A5A5A"/>
            </w:tcBorders>
          </w:tcPr>
          <w:p w14:paraId="7C07A6B5"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7F673AB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FB38A26" w14:textId="77777777" w:rsidR="00EE5F3F" w:rsidRPr="008A3ECB" w:rsidRDefault="00EE5F3F" w:rsidP="007016A8">
            <w:pPr>
              <w:pStyle w:val="INDICATORTEXT"/>
              <w:cnfStyle w:val="000000100000" w:firstRow="0" w:lastRow="0" w:firstColumn="0" w:lastColumn="0" w:oddVBand="0" w:evenVBand="0" w:oddHBand="1" w:evenHBand="0" w:firstRowFirstColumn="0" w:firstRowLastColumn="0" w:lastRowFirstColumn="0" w:lastRowLastColumn="0"/>
              <w:rPr>
                <w:b/>
              </w:rPr>
            </w:pPr>
          </w:p>
        </w:tc>
      </w:tr>
      <w:tr w:rsidR="00EE5F3F" w14:paraId="4F8416B5" w14:textId="77777777" w:rsidTr="00EE5F3F">
        <w:trPr>
          <w:trHeight w:val="54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07ADA55E"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47C4E62A"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CCFA808"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31398B11"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4FC8FF5"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66E72E7A"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D659A6B"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902434E" w14:textId="77777777"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p>
          <w:p w14:paraId="04AF06BA"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p>
        </w:tc>
      </w:tr>
      <w:tr w:rsidR="007016A8" w14:paraId="3406B218" w14:textId="77777777" w:rsidTr="0011046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FFF9678" w14:textId="77777777" w:rsidR="007016A8" w:rsidRPr="00B734A4" w:rsidRDefault="00CD16F4" w:rsidP="001558DD">
            <w:pPr>
              <w:pStyle w:val="INDICATORNUMBER"/>
              <w:rPr>
                <w:b w:val="0"/>
                <w:i/>
                <w:color w:val="FFFFFF" w:themeColor="background1"/>
              </w:rPr>
            </w:pPr>
            <w:r>
              <w:rPr>
                <w:rStyle w:val="IntenseEmphasis"/>
                <w:b/>
                <w:i w:val="0"/>
                <w:color w:val="595959"/>
              </w:rPr>
              <w:t>IFD 09.2</w:t>
            </w:r>
          </w:p>
        </w:tc>
        <w:tc>
          <w:tcPr>
            <w:tcW w:w="8080" w:type="dxa"/>
            <w:gridSpan w:val="4"/>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6E581574" w14:textId="77777777" w:rsidR="007016A8" w:rsidRPr="00986592" w:rsidRDefault="00CD16F4" w:rsidP="001558DD">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CD16F4">
              <w:rPr>
                <w:bCs/>
                <w:szCs w:val="18"/>
              </w:rPr>
              <w:t>Indicate if you collect data regarding the percentage or number of total active clients that are:</w:t>
            </w:r>
          </w:p>
        </w:tc>
      </w:tr>
      <w:tr w:rsidR="00EE5F3F" w14:paraId="2083EECD"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32513BF" w14:textId="77777777" w:rsidR="00EE5F3F" w:rsidRPr="00B734A4" w:rsidRDefault="00EE5F3F" w:rsidP="001558DD">
            <w:pPr>
              <w:pStyle w:val="INDICATORNUMBER"/>
              <w:rPr>
                <w:rStyle w:val="IntenseEmphasis"/>
                <w:b/>
                <w:i w:val="0"/>
                <w:color w:val="595959"/>
              </w:rPr>
            </w:pPr>
          </w:p>
        </w:tc>
        <w:tc>
          <w:tcPr>
            <w:tcW w:w="2694" w:type="dxa"/>
            <w:vMerge w:val="restart"/>
            <w:tcBorders>
              <w:top w:val="nil"/>
              <w:right w:val="single" w:sz="4" w:space="0" w:color="A6A6A6" w:themeColor="background1" w:themeShade="A6"/>
            </w:tcBorders>
            <w:shd w:val="clear" w:color="auto" w:fill="auto"/>
          </w:tcPr>
          <w:p w14:paraId="4E595C1F"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rsidRPr="0011046F">
              <w:t>Rural</w:t>
            </w:r>
          </w:p>
        </w:tc>
        <w:tc>
          <w:tcPr>
            <w:tcW w:w="269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8AF017"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BE684FD"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7C337BFF"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B9A264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4F1A82B1"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35F1BCC"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40313482" w14:textId="77777777" w:rsidTr="005B1E75">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4AD4107"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85F43B9"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58E57A2" w14:textId="77777777" w:rsidR="00EE5F3F" w:rsidRPr="0011046F" w:rsidRDefault="009B4A6B" w:rsidP="0011046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1634C0C6" w14:textId="77777777" w:rsidTr="0089546C">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ED97B15"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66C4BDF6"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r>
              <w:t>Urban</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73D4B0" w14:textId="77777777" w:rsidR="00EE5F3F"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8F50D11" w14:textId="77777777" w:rsidR="00EE5F3F" w:rsidRPr="00B734A4"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F72F442" w14:textId="77777777" w:rsidTr="00BC357D">
        <w:trPr>
          <w:cnfStyle w:val="000000100000" w:firstRow="0" w:lastRow="0" w:firstColumn="0" w:lastColumn="0" w:oddVBand="0" w:evenVBand="0" w:oddHBand="1"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203B887"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7437482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44447BD" w14:textId="77777777" w:rsidR="00EE5F3F" w:rsidRP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104C253D" w14:textId="77777777" w:rsidTr="00BC357D">
        <w:trPr>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53066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9516B84"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40B24B6" w14:textId="77777777" w:rsidR="00EE5F3F" w:rsidRPr="0011046F" w:rsidRDefault="009B4A6B" w:rsidP="005B1E75">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094B56CF" w14:textId="77777777" w:rsidTr="0089546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32283B1B"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41F037F"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t>Female</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FD15CD"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614AB6"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398B7C2"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D2CDA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06B48128"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5ECA090"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53940A78" w14:textId="77777777" w:rsidTr="00EA69D0">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6BD4F58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AF2F67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81A20A" w14:textId="77777777" w:rsidR="00EE5F3F" w:rsidRPr="0011046F" w:rsidRDefault="009B4A6B" w:rsidP="00053773">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053773" w14:paraId="7FD42AB5" w14:textId="77777777" w:rsidTr="001558D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3CD1473" w14:textId="77777777" w:rsidR="00053773" w:rsidRPr="00B734A4" w:rsidRDefault="00297AAA" w:rsidP="001558DD">
            <w:pPr>
              <w:pStyle w:val="INDICATORNUMBER"/>
              <w:rPr>
                <w:rStyle w:val="IntenseEmphasis"/>
                <w:b/>
                <w:i w:val="0"/>
                <w:color w:val="595959"/>
              </w:rPr>
            </w:pPr>
            <w:r>
              <w:rPr>
                <w:rStyle w:val="IntenseEmphasis"/>
                <w:b/>
                <w:i w:val="0"/>
                <w:color w:val="595959"/>
              </w:rPr>
              <w:t>IFD 09.3</w:t>
            </w:r>
          </w:p>
        </w:tc>
        <w:tc>
          <w:tcPr>
            <w:tcW w:w="8080" w:type="dxa"/>
            <w:gridSpan w:val="4"/>
            <w:tcBorders>
              <w:top w:val="single" w:sz="4" w:space="0" w:color="A6A6A6" w:themeColor="background1" w:themeShade="A6"/>
              <w:right w:val="single" w:sz="4" w:space="0" w:color="595959" w:themeColor="text1" w:themeTint="A6"/>
            </w:tcBorders>
            <w:shd w:val="clear" w:color="auto" w:fill="F2F2F2" w:themeFill="background1" w:themeFillShade="F2"/>
          </w:tcPr>
          <w:p w14:paraId="00990775" w14:textId="77777777" w:rsidR="00053773" w:rsidRPr="006D231C" w:rsidRDefault="00053773" w:rsidP="001558D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053773" w14:paraId="2C24FAE9" w14:textId="77777777" w:rsidTr="00EE5F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77C70DB" w14:textId="77777777" w:rsidR="00053773" w:rsidRDefault="00053773" w:rsidP="001558DD">
            <w:pPr>
              <w:pStyle w:val="INDICATORNUMBER"/>
              <w:rPr>
                <w:rStyle w:val="IntenseEmphasis"/>
                <w:b/>
                <w:i w:val="0"/>
                <w:color w:val="595959"/>
              </w:rPr>
            </w:pPr>
          </w:p>
        </w:tc>
        <w:tc>
          <w:tcPr>
            <w:tcW w:w="8080" w:type="dxa"/>
            <w:gridSpan w:val="4"/>
            <w:tcBorders>
              <w:top w:val="nil"/>
              <w:bottom w:val="single" w:sz="4" w:space="0" w:color="A6A6A6" w:themeColor="background1" w:themeShade="A6"/>
              <w:right w:val="single" w:sz="4" w:space="0" w:color="595959" w:themeColor="text1" w:themeTint="A6"/>
            </w:tcBorders>
            <w:shd w:val="clear" w:color="auto" w:fill="auto"/>
          </w:tcPr>
          <w:p w14:paraId="0317A523" w14:textId="77777777" w:rsidR="00053773" w:rsidRPr="006D231C" w:rsidRDefault="00053773" w:rsidP="001558D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1470644F" w14:textId="77777777" w:rsidR="007C6290" w:rsidRDefault="007C6290" w:rsidP="00EE5F3F">
      <w:pPr>
        <w:pStyle w:val="NoSpacing"/>
      </w:pPr>
    </w:p>
    <w:p w14:paraId="7BAB336E" w14:textId="77777777" w:rsidR="001E5FDE" w:rsidRDefault="001E5FDE" w:rsidP="00EE5F3F">
      <w:pPr>
        <w:pStyle w:val="NoSpacing"/>
      </w:pPr>
    </w:p>
    <w:p w14:paraId="2EC7CF2F" w14:textId="77777777" w:rsidR="001E5FDE" w:rsidRDefault="001E5FDE" w:rsidP="00EE5F3F">
      <w:pPr>
        <w:pStyle w:val="NoSpacing"/>
      </w:pPr>
    </w:p>
    <w:p w14:paraId="680DB364" w14:textId="77777777" w:rsidR="001E5FDE" w:rsidRDefault="001E5FDE" w:rsidP="00EE5F3F">
      <w:pPr>
        <w:pStyle w:val="NoSpacing"/>
      </w:pPr>
    </w:p>
    <w:p w14:paraId="72E82530" w14:textId="67782319" w:rsidR="00580CA9" w:rsidRDefault="00580CA9">
      <w:pPr>
        <w:widowControl/>
        <w:autoSpaceDE/>
        <w:autoSpaceDN/>
        <w:adjustRightInd/>
        <w:spacing w:before="0" w:after="0" w:line="240" w:lineRule="auto"/>
        <w:rPr>
          <w:rFonts w:ascii="Calibri" w:eastAsia="Times New Roman" w:hAnsi="Calibri" w:cs="Times New Roman"/>
          <w:sz w:val="24"/>
          <w:szCs w:val="24"/>
        </w:rPr>
      </w:pPr>
      <w:r>
        <w:br w:type="page"/>
      </w:r>
    </w:p>
    <w:tbl>
      <w:tblPr>
        <w:tblStyle w:val="SubSectionMISCTableVOLUNTARY"/>
        <w:tblW w:w="9214" w:type="dxa"/>
        <w:tblInd w:w="5" w:type="dxa"/>
        <w:tblLook w:val="06A0" w:firstRow="1" w:lastRow="0" w:firstColumn="1" w:lastColumn="0" w:noHBand="1" w:noVBand="1"/>
      </w:tblPr>
      <w:tblGrid>
        <w:gridCol w:w="1134"/>
        <w:gridCol w:w="8080"/>
      </w:tblGrid>
      <w:tr w:rsidR="001E5FDE" w14:paraId="3971EB31" w14:textId="77777777" w:rsidTr="002B037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AFB7F32" w14:textId="77777777" w:rsidR="001E5FDE" w:rsidRPr="00191BC1" w:rsidRDefault="001E5FDE" w:rsidP="002B037E">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09</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0F6205FF" w14:textId="77777777" w:rsidR="001E5FDE" w:rsidRPr="00191BC1" w:rsidRDefault="001E5FDE" w:rsidP="002B037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E5FDE" w:rsidRPr="00CF025D" w14:paraId="4ACFE9CB" w14:textId="77777777" w:rsidTr="002B037E">
        <w:trPr>
          <w:trHeight w:val="5242"/>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1148944" w14:textId="77777777" w:rsidR="001E5FDE" w:rsidRPr="000D72DF" w:rsidRDefault="001E5FDE" w:rsidP="002B037E">
            <w:pPr>
              <w:pStyle w:val="INDICATORNUMBER"/>
              <w:rPr>
                <w:rStyle w:val="IntenseEmphasis"/>
                <w:b/>
                <w:bCs w:val="0"/>
                <w:i w:val="0"/>
                <w:iCs w:val="0"/>
              </w:rPr>
            </w:pPr>
            <w:r>
              <w:rPr>
                <w:rStyle w:val="IntenseEmphasis"/>
                <w:b/>
                <w:bCs w:val="0"/>
                <w:i w:val="0"/>
                <w:iCs w:val="0"/>
                <w:color w:val="595959"/>
              </w:rPr>
              <w:t>IFD 09</w:t>
            </w:r>
          </w:p>
        </w:tc>
        <w:tc>
          <w:tcPr>
            <w:tcW w:w="8080" w:type="dxa"/>
            <w:tcBorders>
              <w:top w:val="single" w:sz="4" w:space="0" w:color="A6A6A6" w:themeColor="background1" w:themeShade="A6"/>
              <w:left w:val="single" w:sz="4" w:space="0" w:color="7F7F7F" w:themeColor="text1" w:themeTint="80"/>
              <w:right w:val="single" w:sz="4" w:space="0" w:color="595959" w:themeColor="text1" w:themeTint="A6"/>
            </w:tcBorders>
          </w:tcPr>
          <w:p w14:paraId="628C760C" w14:textId="77777777"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There are various ways of supporting the introduction of such services, for example via incentives or via the provision of technical assistance to support the retail provider in developing such services.</w:t>
            </w:r>
          </w:p>
          <w:p w14:paraId="2ED9D67A"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Rural indicator is based on MIV Disclosure Guideline 3.2.4.1. Rural areas are settled places outside towns and cities, such as villages, hamlets, where most livelihoods are farm-based. Farm includes both crop and non-crop agriculture, e.g. livestock, fishing.</w:t>
            </w:r>
          </w:p>
          <w:p w14:paraId="30482035" w14:textId="77777777"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Calculate as: Sum of number of rural clients of each microfinance service provider in the MIV or organisational direct portfolio / Sum of number of active clients of each microfinance service provider in the MIV or organisational direct portfolio.</w:t>
            </w:r>
          </w:p>
          <w:p w14:paraId="2B45709D"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Urban indicator is based on MIV Disclosure Guideline 3.2.4.2. Areas constituting a city or town with higher density of population in comparison to the surrounding areas, where the majority of people do not depend on agriculture as their main economic activity.</w:t>
            </w:r>
          </w:p>
          <w:p w14:paraId="7AEFC871" w14:textId="77777777"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Calculate as: Sum of number of urban clients of each microfinance service provider in the MIV or organisational direct portfolio / Sum of number of active clients of each microfinance service provider in the MIV or organisational direct portfolio.</w:t>
            </w:r>
          </w:p>
          <w:p w14:paraId="5980DE32"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Gender indicator is based on MIV Disclosure Guideline 3.2.5.1. Share of female borrowers in all active borrowers.</w:t>
            </w:r>
          </w:p>
          <w:p w14:paraId="24736B06" w14:textId="77777777"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Calculate as: Sum of number of female borrowers of each microfinance service provider in the MIV or organisational direct portfolio / Sum of number of men and women (excluding legal entities) active borrowers of each microfinance service provider in the MIV or organisational portfolio.</w:t>
            </w:r>
          </w:p>
        </w:tc>
      </w:tr>
      <w:tr w:rsidR="001E5FDE" w:rsidRPr="00CF025D" w14:paraId="5F9EC98C" w14:textId="77777777" w:rsidTr="002B037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0E36A414" w14:textId="77777777" w:rsidR="001E5FDE" w:rsidRDefault="001E5FDE" w:rsidP="002B037E">
            <w:pPr>
              <w:pStyle w:val="INDICATORTEXT"/>
              <w:jc w:val="both"/>
              <w:rPr>
                <w:rFonts w:ascii="Helvetica" w:hAnsi="Helvetica" w:cs="Helvetica"/>
                <w:color w:val="333333"/>
              </w:rPr>
            </w:pPr>
            <w:r w:rsidRPr="004C72FE">
              <w:rPr>
                <w:b/>
                <w:bCs/>
                <w:szCs w:val="18"/>
              </w:rPr>
              <w:t>ASSESSMENT</w:t>
            </w:r>
          </w:p>
        </w:tc>
      </w:tr>
      <w:tr w:rsidR="001E5FDE" w:rsidRPr="00CF025D" w14:paraId="739E40B9" w14:textId="77777777" w:rsidTr="002B037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081F4CD4" w14:textId="77777777" w:rsidR="001E5FDE" w:rsidRDefault="001E5FDE" w:rsidP="002B037E">
            <w:pPr>
              <w:pStyle w:val="INDICATORNUMBER"/>
              <w:rPr>
                <w:rStyle w:val="IntenseEmphasis"/>
                <w:b/>
                <w:bCs w:val="0"/>
                <w:i w:val="0"/>
                <w:iCs w:val="0"/>
                <w:color w:val="595959"/>
              </w:rPr>
            </w:pPr>
            <w:r>
              <w:rPr>
                <w:rStyle w:val="IntenseEmphasis"/>
                <w:b/>
                <w:bCs w:val="0"/>
                <w:i w:val="0"/>
                <w:iCs w:val="0"/>
                <w:color w:val="595959"/>
              </w:rPr>
              <w:t>IFD 09</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48CFB461"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Maximum score: Three </w:t>
            </w:r>
            <w:r w:rsidRPr="0089546C">
              <w:rPr>
                <w:bCs/>
                <w:szCs w:val="18"/>
              </w:rPr>
              <w:sym w:font="Wingdings" w:char="F0AB"/>
            </w:r>
          </w:p>
          <w:p w14:paraId="753B6141" w14:textId="77777777" w:rsidR="001E5FDE"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89546C">
              <w:rPr>
                <w:bCs/>
                <w:szCs w:val="18"/>
              </w:rPr>
              <w:t>The assessment of this indicator is based on your responses to [09.1 &amp; 09.2].</w:t>
            </w:r>
          </w:p>
        </w:tc>
      </w:tr>
    </w:tbl>
    <w:p w14:paraId="74E10734" w14:textId="77777777" w:rsidR="001E5FDE" w:rsidRDefault="001E5FDE" w:rsidP="0089546C">
      <w:pPr>
        <w:pStyle w:val="INDICATORNUMBER"/>
      </w:pPr>
    </w:p>
    <w:tbl>
      <w:tblPr>
        <w:tblStyle w:val="SubSectionMISCTableVOLUNTARY"/>
        <w:tblW w:w="9214" w:type="dxa"/>
        <w:tblInd w:w="5" w:type="dxa"/>
        <w:tblLook w:val="06A0" w:firstRow="1" w:lastRow="0" w:firstColumn="1" w:lastColumn="0" w:noHBand="1" w:noVBand="1"/>
      </w:tblPr>
      <w:tblGrid>
        <w:gridCol w:w="2268"/>
        <w:gridCol w:w="6946"/>
      </w:tblGrid>
      <w:tr w:rsidR="006A044E" w:rsidRPr="00191BC1" w14:paraId="685FF147" w14:textId="77777777" w:rsidTr="0009534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shd w:val="clear" w:color="auto" w:fill="606060"/>
          </w:tcPr>
          <w:p w14:paraId="5A83879F" w14:textId="77777777" w:rsidR="006A044E" w:rsidRPr="00191BC1" w:rsidRDefault="006A044E"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09</w:t>
            </w:r>
          </w:p>
        </w:tc>
        <w:tc>
          <w:tcPr>
            <w:tcW w:w="6946" w:type="dxa"/>
            <w:shd w:val="clear" w:color="auto" w:fill="A6A6A6" w:themeFill="background1" w:themeFillShade="A6"/>
          </w:tcPr>
          <w:p w14:paraId="4A1A87B6" w14:textId="77777777" w:rsidR="006A044E" w:rsidRPr="00191BC1" w:rsidRDefault="006A044E"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6A044E" w:rsidRPr="00CF025D" w14:paraId="4D7E270A" w14:textId="77777777" w:rsidTr="00095342">
        <w:trPr>
          <w:trHeight w:val="57"/>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bottom w:val="single" w:sz="4" w:space="0" w:color="A6A6A6" w:themeColor="background1" w:themeShade="A6"/>
              <w:right w:val="single" w:sz="4" w:space="0" w:color="595959" w:themeColor="text1" w:themeTint="A6"/>
            </w:tcBorders>
          </w:tcPr>
          <w:p w14:paraId="4F6EA72F" w14:textId="77777777" w:rsidR="006A044E" w:rsidRPr="006A044E" w:rsidRDefault="006A044E" w:rsidP="00386C3B">
            <w:pPr>
              <w:pStyle w:val="INDICATORTEXT"/>
              <w:rPr>
                <w:b/>
                <w:bCs/>
                <w:szCs w:val="18"/>
              </w:rPr>
            </w:pPr>
            <w:r w:rsidRPr="006A044E">
              <w:rPr>
                <w:b/>
                <w:bCs/>
                <w:szCs w:val="18"/>
              </w:rPr>
              <w:t>The very poor</w:t>
            </w:r>
          </w:p>
        </w:tc>
        <w:tc>
          <w:tcPr>
            <w:tcW w:w="6946" w:type="dxa"/>
            <w:tcBorders>
              <w:top w:val="single" w:sz="4" w:space="0" w:color="595959"/>
              <w:left w:val="single" w:sz="4" w:space="0" w:color="595959" w:themeColor="text1" w:themeTint="A6"/>
              <w:bottom w:val="single" w:sz="4" w:space="0" w:color="A6A6A6" w:themeColor="background1" w:themeShade="A6"/>
            </w:tcBorders>
          </w:tcPr>
          <w:p w14:paraId="09A7510E" w14:textId="77777777" w:rsidR="006A044E" w:rsidRPr="006A044E" w:rsidRDefault="006A044E" w:rsidP="00386C3B">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(IRIS)-"The very poor are people living below a recognized absolute extreme poverty line. Commonly recognized extreme poverty lines include (1) persons in the bottom 50% of those living below the poverty line established by the national government, (2) persons living on less than US $1.00 per day (technically $1.08 per day per capita at 1993 Purchasing Power Parity (PPP) or on less than of US $1.25 per day at 2005 PPP), or (3) the USAID extreme poverty line, which varies by country." For any update about poverty lines and Purchasing Power Parity visit the website: </w:t>
            </w:r>
            <w:hyperlink r:id="rId35" w:history="1">
              <w:r w:rsidRPr="006A044E">
                <w:rPr>
                  <w:bCs/>
                  <w:color w:val="0070C0"/>
                  <w:szCs w:val="18"/>
                  <w:u w:val="single"/>
                </w:rPr>
                <w:t>www.povertytools.org</w:t>
              </w:r>
            </w:hyperlink>
          </w:p>
        </w:tc>
      </w:tr>
      <w:tr w:rsidR="006A044E" w:rsidRPr="00CF025D" w14:paraId="7F04F9EC" w14:textId="77777777" w:rsidTr="00095342">
        <w:trPr>
          <w:trHeight w:val="57"/>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7D6EFBB" w14:textId="77777777" w:rsidR="006A044E" w:rsidRPr="006A044E" w:rsidRDefault="006A044E" w:rsidP="00386C3B">
            <w:pPr>
              <w:pStyle w:val="INDICATORTEXT"/>
              <w:rPr>
                <w:b/>
                <w:bCs/>
                <w:szCs w:val="18"/>
              </w:rPr>
            </w:pPr>
            <w:r w:rsidRPr="006A044E">
              <w:rPr>
                <w:b/>
                <w:bCs/>
                <w:szCs w:val="18"/>
              </w:rPr>
              <w:t>The poor</w:t>
            </w:r>
          </w:p>
        </w:tc>
        <w:tc>
          <w:tcPr>
            <w:tcW w:w="6946"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C93B3E2" w14:textId="77777777" w:rsidR="006A044E" w:rsidRPr="006A044E" w:rsidRDefault="006A044E" w:rsidP="00386C3B">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"The poor are people living below a recognized poverty line. Commonly recognized poverty lines include (1) persons living below the poverty line established by the national government, or (2) persons living on less than US $2.00 per day in daily per-capita expenditures at 1993 Purchasing Power Parity." For any update about poverty lines and Purchasing Power Parity visit the website: </w:t>
            </w:r>
            <w:hyperlink r:id="rId36" w:tooltip="http://www.povertytools.org" w:history="1">
              <w:r w:rsidRPr="006A044E">
                <w:rPr>
                  <w:bCs/>
                  <w:color w:val="0070C0"/>
                  <w:szCs w:val="18"/>
                  <w:u w:val="single"/>
                </w:rPr>
                <w:t>www.povertytools.org</w:t>
              </w:r>
            </w:hyperlink>
          </w:p>
        </w:tc>
      </w:tr>
      <w:tr w:rsidR="006A044E" w:rsidRPr="00CF025D" w14:paraId="79ACF980" w14:textId="77777777" w:rsidTr="00095342">
        <w:trPr>
          <w:trHeight w:val="57"/>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bottom w:val="single" w:sz="4" w:space="0" w:color="595959" w:themeColor="text1" w:themeTint="A6"/>
              <w:right w:val="single" w:sz="4" w:space="0" w:color="595959" w:themeColor="text1" w:themeTint="A6"/>
            </w:tcBorders>
          </w:tcPr>
          <w:p w14:paraId="10BB1BF6" w14:textId="77777777" w:rsidR="006A044E" w:rsidRPr="006A044E" w:rsidRDefault="006A044E" w:rsidP="00386C3B">
            <w:pPr>
              <w:pStyle w:val="INDICATORTEXT"/>
              <w:rPr>
                <w:b/>
                <w:bCs/>
                <w:szCs w:val="18"/>
              </w:rPr>
            </w:pPr>
            <w:r w:rsidRPr="006A044E">
              <w:rPr>
                <w:b/>
                <w:bCs/>
                <w:szCs w:val="18"/>
              </w:rPr>
              <w:t>Low income</w:t>
            </w:r>
          </w:p>
        </w:tc>
        <w:tc>
          <w:tcPr>
            <w:tcW w:w="6946" w:type="dxa"/>
            <w:tcBorders>
              <w:top w:val="single" w:sz="4" w:space="0" w:color="A6A6A6" w:themeColor="background1" w:themeShade="A6"/>
              <w:left w:val="single" w:sz="4" w:space="0" w:color="595959" w:themeColor="text1" w:themeTint="A6"/>
              <w:bottom w:val="single" w:sz="4" w:space="0" w:color="595959" w:themeColor="text1" w:themeTint="A6"/>
            </w:tcBorders>
          </w:tcPr>
          <w:p w14:paraId="15CE9FCA" w14:textId="77777777" w:rsidR="006A044E" w:rsidRPr="006A044E" w:rsidRDefault="006A044E" w:rsidP="00386C3B">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"Low-income people are individuals living above the poverty line but below the national median income." For any update about poverty lines and Purchasing Power Parity visit: </w:t>
            </w:r>
            <w:hyperlink r:id="rId37" w:history="1">
              <w:r w:rsidRPr="006A044E">
                <w:rPr>
                  <w:bCs/>
                  <w:color w:val="0070C0"/>
                  <w:szCs w:val="18"/>
                  <w:u w:val="single"/>
                </w:rPr>
                <w:t>www.povertytools.org</w:t>
              </w:r>
            </w:hyperlink>
          </w:p>
        </w:tc>
      </w:tr>
    </w:tbl>
    <w:p w14:paraId="22B971EA" w14:textId="77777777" w:rsidR="001C5489" w:rsidRDefault="001C5489" w:rsidP="00386C3B">
      <w:pPr>
        <w:widowControl/>
        <w:autoSpaceDE/>
        <w:autoSpaceDN/>
        <w:adjustRightInd/>
        <w:spacing w:before="0" w:after="0" w:line="240" w:lineRule="auto"/>
        <w:rPr>
          <w:rFonts w:eastAsia="Times New Roman"/>
          <w:b/>
          <w:color w:val="595959"/>
          <w:sz w:val="18"/>
          <w:szCs w:val="18"/>
        </w:rPr>
      </w:pPr>
      <w:r>
        <w:br w:type="page"/>
      </w:r>
    </w:p>
    <w:p w14:paraId="0CA641C4" w14:textId="77777777" w:rsidR="00500258" w:rsidRDefault="00500258" w:rsidP="00500258">
      <w:pPr>
        <w:pStyle w:val="SectionIndicatorHeaderText"/>
        <w:rPr>
          <w:rStyle w:val="IntenseEmphasis"/>
          <w:color w:val="FFFFFF" w:themeColor="background1"/>
          <w:lang w:eastAsia="en-GB"/>
        </w:rPr>
      </w:pPr>
      <w:r w:rsidRPr="00500258">
        <w:rPr>
          <w:b/>
          <w:i/>
          <w:iCs/>
          <w:color w:val="595959"/>
          <w:sz w:val="18"/>
          <w:szCs w:val="18"/>
          <w:lang w:eastAsia="en-GB"/>
        </w:rPr>
        <w:lastRenderedPageBreak/>
        <w:t>Possible action:</w:t>
      </w:r>
      <w:r w:rsidRPr="00500258">
        <w:rPr>
          <w:b/>
          <w:i/>
          <w:iCs/>
          <w:color w:val="595959"/>
          <w:sz w:val="18"/>
          <w:szCs w:val="18"/>
          <w:lang w:eastAsia="en-GB"/>
        </w:rPr>
        <w:br/>
      </w:r>
      <w:r w:rsidRPr="00500258">
        <w:rPr>
          <w:b/>
          <w:i/>
          <w:iCs/>
          <w:color w:val="595959"/>
          <w:sz w:val="18"/>
          <w:szCs w:val="18"/>
          <w:lang w:eastAsia="en-GB"/>
        </w:rPr>
        <w:br/>
      </w:r>
      <w:r w:rsidRPr="00500258">
        <w:rPr>
          <w:i/>
          <w:iCs/>
          <w:color w:val="595959"/>
          <w:sz w:val="18"/>
          <w:szCs w:val="18"/>
          <w:lang w:eastAsia="en-GB"/>
        </w:rPr>
        <w:t>Supporting retail providers</w:t>
      </w:r>
      <w:r w:rsidRPr="00500258">
        <w:rPr>
          <w:rStyle w:val="IntenseEmphasis"/>
          <w:color w:val="FFFFFF" w:themeColor="background1"/>
          <w:lang w:eastAsia="en-GB"/>
        </w:rPr>
        <w:t>.</w:t>
      </w:r>
    </w:p>
    <w:p w14:paraId="0CEC0585" w14:textId="77777777" w:rsidR="00500258" w:rsidRPr="00500258" w:rsidRDefault="00500258" w:rsidP="00500258">
      <w:pPr>
        <w:pStyle w:val="INDICATORNUMBER"/>
        <w:rPr>
          <w:rStyle w:val="IntenseEmphasis"/>
          <w:color w:val="FFFFFF" w:themeColor="background1"/>
          <w:lang w:eastAsia="en-GB"/>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5473E" w14:paraId="5A5B2941"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9D8842"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CC2F4EA"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CAC870F"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2031BDE"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05473E" w14:paraId="31E3EE42"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CD15CF4"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IFD 10</w:t>
            </w:r>
          </w:p>
        </w:tc>
        <w:tc>
          <w:tcPr>
            <w:tcW w:w="3402" w:type="dxa"/>
            <w:shd w:val="clear" w:color="auto" w:fill="888888"/>
          </w:tcPr>
          <w:p w14:paraId="7E7FAEF9" w14:textId="77777777" w:rsidR="0005473E" w:rsidRPr="00903B6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CC842C7" w14:textId="77777777" w:rsidR="0005473E" w:rsidRPr="00E4172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BB11402"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6B0D906A" w14:textId="77777777" w:rsidR="00500258" w:rsidRDefault="00500258" w:rsidP="00500258">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33FD8" w14:paraId="47468EA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F4F448" w14:textId="77777777" w:rsidR="00233FD8" w:rsidRPr="00903B63" w:rsidRDefault="00233FD8"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FC539DD" w14:textId="77777777" w:rsidR="00233FD8" w:rsidRPr="00903B63" w:rsidRDefault="00233FD8"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33FD8" w14:paraId="06828C8C"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4205A3B" w14:textId="77777777" w:rsidR="00233FD8" w:rsidRDefault="00233FD8" w:rsidP="00EA69D0">
            <w:pPr>
              <w:pStyle w:val="INDICATORNUMBER"/>
              <w:rPr>
                <w:rStyle w:val="IntenseEmphasis"/>
                <w:b/>
                <w:bCs w:val="0"/>
                <w:i w:val="0"/>
                <w:iCs w:val="0"/>
              </w:rPr>
            </w:pPr>
            <w:r>
              <w:rPr>
                <w:rStyle w:val="IntenseEmphasis"/>
                <w:b/>
                <w:bCs w:val="0"/>
                <w:i w:val="0"/>
                <w:iCs w:val="0"/>
                <w:color w:val="595959"/>
              </w:rPr>
              <w:t>IFD 10.1</w:t>
            </w:r>
          </w:p>
        </w:tc>
        <w:tc>
          <w:tcPr>
            <w:tcW w:w="8080" w:type="dxa"/>
            <w:gridSpan w:val="2"/>
            <w:tcBorders>
              <w:top w:val="nil"/>
              <w:right w:val="single" w:sz="4" w:space="0" w:color="595959" w:themeColor="text1" w:themeTint="A6"/>
            </w:tcBorders>
          </w:tcPr>
          <w:p w14:paraId="7A093A20" w14:textId="77777777" w:rsidR="00233FD8" w:rsidRPr="00392499" w:rsidRDefault="00233FD8"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33FD8">
              <w:rPr>
                <w:bCs/>
                <w:szCs w:val="18"/>
              </w:rPr>
              <w:t>Indicate if you provide technical assistance to your investees.</w:t>
            </w:r>
          </w:p>
        </w:tc>
      </w:tr>
      <w:tr w:rsidR="00233FD8" w14:paraId="60CAF478" w14:textId="77777777" w:rsidTr="00F54774">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73587D5E" w14:textId="77777777" w:rsidR="00233FD8" w:rsidRPr="00AE100E" w:rsidRDefault="00233FD8"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7F7B6EFE" w14:textId="77777777" w:rsidR="00233FD8"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18649D91" w14:textId="77777777" w:rsidR="00233FD8" w:rsidRPr="00B734A4"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33FD8" w14:paraId="6F57637A"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D7D5827" w14:textId="77777777" w:rsidR="00233FD8" w:rsidRPr="00B734A4" w:rsidRDefault="00233FD8" w:rsidP="00EA69D0">
            <w:pPr>
              <w:pStyle w:val="INDICATORNUMBER"/>
              <w:rPr>
                <w:rStyle w:val="IntenseEmphasis"/>
                <w:b/>
                <w:i w:val="0"/>
                <w:color w:val="595959"/>
              </w:rPr>
            </w:pPr>
            <w:r>
              <w:rPr>
                <w:rStyle w:val="IntenseEmphasis"/>
                <w:b/>
                <w:i w:val="0"/>
                <w:color w:val="595959"/>
              </w:rPr>
              <w:t>IFD 10.2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FF35ECF" w14:textId="77777777" w:rsidR="00233FD8" w:rsidRPr="006D231C" w:rsidRDefault="00233FD8"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33FD8" w14:paraId="412898BD"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20F8F57" w14:textId="77777777" w:rsidR="00233FD8" w:rsidRDefault="00233FD8"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B58651" w14:textId="77777777" w:rsidR="00233FD8" w:rsidRPr="006D231C" w:rsidRDefault="00233FD8"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2462298" w14:textId="77777777" w:rsidR="00500258" w:rsidRDefault="00500258" w:rsidP="00235AC3">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35AC3" w14:paraId="369B26B4"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A8A54A7" w14:textId="77777777" w:rsidR="00235AC3" w:rsidRPr="00191BC1" w:rsidRDefault="00235AC3"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10</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52128A7" w14:textId="77777777" w:rsidR="00235AC3" w:rsidRPr="00191BC1" w:rsidRDefault="00235AC3"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35AC3" w:rsidRPr="00CF025D" w14:paraId="36C76C48"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7CD2942" w14:textId="77777777" w:rsidR="00235AC3" w:rsidRPr="000D72DF" w:rsidRDefault="00235AC3" w:rsidP="00EA69D0">
            <w:pPr>
              <w:pStyle w:val="INDICATORNUMBER"/>
              <w:rPr>
                <w:rStyle w:val="IntenseEmphasis"/>
                <w:b/>
                <w:bCs w:val="0"/>
                <w:i w:val="0"/>
                <w:iCs w:val="0"/>
              </w:rPr>
            </w:pPr>
            <w:r>
              <w:rPr>
                <w:rStyle w:val="IntenseEmphasis"/>
                <w:b/>
                <w:bCs w:val="0"/>
                <w:i w:val="0"/>
                <w:iCs w:val="0"/>
                <w:color w:val="595959"/>
              </w:rPr>
              <w:t>IFD 10.1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B2C407" w14:textId="77777777" w:rsidR="00235AC3" w:rsidRPr="00B01D44"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235AC3">
              <w:rPr>
                <w:bCs/>
                <w:szCs w:val="18"/>
              </w:rPr>
              <w:t>IFD 10.1 is aligned with MIV Disclosure Guideline 1.3.9. Technical assistance could be provided direct or via a third party.</w:t>
            </w:r>
          </w:p>
        </w:tc>
      </w:tr>
      <w:tr w:rsidR="00235AC3" w:rsidRPr="00CF025D" w14:paraId="33DB7AD2"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E00B877" w14:textId="77777777" w:rsidR="00235AC3" w:rsidRDefault="00235AC3" w:rsidP="00EA69D0">
            <w:pPr>
              <w:pStyle w:val="INDICATORNUMBER"/>
              <w:rPr>
                <w:rStyle w:val="IntenseEmphasis"/>
                <w:b/>
                <w:bCs w:val="0"/>
                <w:i w:val="0"/>
                <w:iCs w:val="0"/>
                <w:color w:val="595959"/>
              </w:rPr>
            </w:pPr>
            <w:r>
              <w:rPr>
                <w:rStyle w:val="IntenseEmphasis"/>
                <w:b/>
                <w:bCs w:val="0"/>
                <w:i w:val="0"/>
                <w:iCs w:val="0"/>
                <w:color w:val="595959"/>
              </w:rPr>
              <w:t>IFD 10.2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6B5C57E9" w14:textId="77777777" w:rsidR="00235AC3" w:rsidRPr="00235AC3"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35AC3">
              <w:rPr>
                <w:bCs/>
                <w:szCs w:val="18"/>
              </w:rPr>
              <w:t>You may wish to specify the type of technical assistance provided during the reporting year and the extent of the resources allocated.</w:t>
            </w:r>
          </w:p>
        </w:tc>
      </w:tr>
    </w:tbl>
    <w:p w14:paraId="4C232D51" w14:textId="77777777" w:rsidR="00235AC3" w:rsidRDefault="00235AC3" w:rsidP="00235AC3">
      <w:pPr>
        <w:pStyle w:val="INDICATORNUMBER"/>
      </w:pPr>
    </w:p>
    <w:p w14:paraId="63384563" w14:textId="77777777" w:rsidR="00B51189" w:rsidRDefault="00B51189">
      <w:pPr>
        <w:widowControl/>
        <w:autoSpaceDE/>
        <w:autoSpaceDN/>
        <w:adjustRightInd/>
        <w:spacing w:before="0" w:after="0" w:line="240" w:lineRule="auto"/>
        <w:sectPr w:rsidR="00B51189" w:rsidSect="00855023">
          <w:headerReference w:type="default" r:id="rId38"/>
          <w:headerReference w:type="first" r:id="rId3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51189" w14:paraId="42FD18F2" w14:textId="77777777" w:rsidTr="00EA69D0">
        <w:trPr>
          <w:cnfStyle w:val="100000000000" w:firstRow="1" w:lastRow="0" w:firstColumn="0" w:lastColumn="0" w:oddVBand="0" w:evenVBand="0" w:oddHBand="0" w:evenHBand="0" w:firstRowFirstColumn="0" w:firstRowLastColumn="0" w:lastRowFirstColumn="0" w:lastRowLastColumn="0"/>
        </w:trPr>
        <w:tc>
          <w:tcPr>
            <w:tcW w:w="9129" w:type="dxa"/>
          </w:tcPr>
          <w:p w14:paraId="1B8E9453" w14:textId="77777777" w:rsidR="00B51189" w:rsidRDefault="00B51189" w:rsidP="00EA69D0">
            <w:pPr>
              <w:widowControl/>
              <w:autoSpaceDE/>
              <w:autoSpaceDN/>
              <w:adjustRightInd/>
              <w:spacing w:after="0" w:line="240" w:lineRule="auto"/>
              <w:rPr>
                <w:rStyle w:val="IntenseEmphasis"/>
                <w:b/>
                <w:bCs w:val="0"/>
                <w:i w:val="0"/>
                <w:iCs w:val="0"/>
              </w:rPr>
            </w:pPr>
            <w:r>
              <w:lastRenderedPageBreak/>
              <w:t>SECTION</w:t>
            </w:r>
          </w:p>
        </w:tc>
      </w:tr>
      <w:tr w:rsidR="00B51189" w14:paraId="5C03D8A5" w14:textId="77777777" w:rsidTr="00EA69D0">
        <w:trPr>
          <w:cnfStyle w:val="010000000000" w:firstRow="0" w:lastRow="1" w:firstColumn="0" w:lastColumn="0" w:oddVBand="0" w:evenVBand="0" w:oddHBand="0" w:evenHBand="0" w:firstRowFirstColumn="0" w:firstRowLastColumn="0" w:lastRowFirstColumn="0" w:lastRowLastColumn="0"/>
        </w:trPr>
        <w:tc>
          <w:tcPr>
            <w:tcW w:w="9129" w:type="dxa"/>
          </w:tcPr>
          <w:p w14:paraId="0D5244EF" w14:textId="77777777" w:rsidR="00B51189" w:rsidRPr="008C02AE" w:rsidRDefault="00B51189" w:rsidP="00B51189">
            <w:pPr>
              <w:pStyle w:val="Heading2"/>
              <w:outlineLvl w:val="1"/>
              <w:rPr>
                <w:rStyle w:val="IntenseEmphasis"/>
                <w:i w:val="0"/>
                <w:iCs w:val="0"/>
                <w:color w:val="008CD0"/>
              </w:rPr>
            </w:pPr>
            <w:bookmarkStart w:id="10" w:name="_Toc368050684"/>
            <w:r>
              <w:t>PIIF Principle 2</w:t>
            </w:r>
            <w:r w:rsidRPr="008C02AE">
              <w:t xml:space="preserve">: </w:t>
            </w:r>
            <w:r w:rsidRPr="00B51189">
              <w:t>Client protection</w:t>
            </w:r>
            <w:bookmarkEnd w:id="10"/>
            <w:r w:rsidRPr="00B51189">
              <w:t xml:space="preserve"> </w:t>
            </w:r>
          </w:p>
        </w:tc>
      </w:tr>
    </w:tbl>
    <w:p w14:paraId="11CD1308" w14:textId="77777777" w:rsidR="00514335" w:rsidRDefault="00514335" w:rsidP="00266B86">
      <w:pPr>
        <w:pStyle w:val="INDICATORNUMBER"/>
      </w:pPr>
    </w:p>
    <w:p w14:paraId="646116C4" w14:textId="77777777" w:rsidR="00514335" w:rsidRDefault="00514335" w:rsidP="00266B86">
      <w:pPr>
        <w:pStyle w:val="INDICATORTEXT"/>
        <w:ind w:left="0"/>
        <w:rPr>
          <w:bCs/>
          <w:i/>
          <w:szCs w:val="18"/>
          <w:lang w:eastAsia="en-GB"/>
        </w:rPr>
      </w:pPr>
      <w:r w:rsidRPr="00514335">
        <w:rPr>
          <w:b/>
          <w:bCs/>
          <w:i/>
          <w:szCs w:val="18"/>
          <w:lang w:eastAsia="en-GB"/>
        </w:rPr>
        <w:t>Possible action: </w:t>
      </w:r>
      <w:r w:rsidRPr="00514335">
        <w:rPr>
          <w:b/>
          <w:bCs/>
          <w:i/>
          <w:szCs w:val="18"/>
          <w:lang w:eastAsia="en-GB"/>
        </w:rPr>
        <w:br/>
      </w:r>
      <w:r w:rsidRPr="00514335">
        <w:rPr>
          <w:bCs/>
          <w:i/>
          <w:szCs w:val="18"/>
          <w:lang w:eastAsia="en-GB"/>
        </w:rPr>
        <w:br/>
        <w:t>Publicly endorse the Client Protection Principles (CPP). </w:t>
      </w:r>
    </w:p>
    <w:p w14:paraId="4260C26B" w14:textId="77777777" w:rsidR="00266B86" w:rsidRDefault="00266B86" w:rsidP="00266B86">
      <w:pPr>
        <w:pStyle w:val="INDICATORTEXT"/>
        <w:ind w:left="0"/>
        <w:rPr>
          <w:bCs/>
          <w:i/>
          <w:szCs w:val="18"/>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F33D2" w14:paraId="0A1005A4"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11B5DD"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6112756"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58C9F45"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6B1E1D5"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F33D2" w14:paraId="3503AB51"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60F48B"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IFD 11</w:t>
            </w:r>
          </w:p>
        </w:tc>
        <w:tc>
          <w:tcPr>
            <w:tcW w:w="3402" w:type="dxa"/>
          </w:tcPr>
          <w:p w14:paraId="0D2AD2C5" w14:textId="77777777" w:rsidR="00EF33D2" w:rsidRPr="00356CDA"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8767F3" w14:textId="77777777" w:rsidR="00EF33D2" w:rsidRPr="00A57E01"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B03C5C6"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820301A" w14:textId="77777777" w:rsidR="00EF33D2" w:rsidRDefault="00EF33D2" w:rsidP="00EF33D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EF33D2" w14:paraId="5CCF961A" w14:textId="77777777" w:rsidTr="001905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3B83EE52" w14:textId="77777777" w:rsidR="00EF33D2" w:rsidRPr="00903B63" w:rsidRDefault="00EF33D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11</w:t>
            </w:r>
          </w:p>
        </w:tc>
        <w:tc>
          <w:tcPr>
            <w:tcW w:w="8121" w:type="dxa"/>
            <w:gridSpan w:val="2"/>
            <w:tcBorders>
              <w:top w:val="single" w:sz="4" w:space="0" w:color="0070C0"/>
              <w:bottom w:val="single" w:sz="4" w:space="0" w:color="0070C0"/>
              <w:right w:val="single" w:sz="4" w:space="0" w:color="0070C0"/>
            </w:tcBorders>
            <w:shd w:val="clear" w:color="auto" w:fill="0070C0"/>
          </w:tcPr>
          <w:p w14:paraId="1FF38C86" w14:textId="77777777" w:rsidR="00EF33D2" w:rsidRPr="00903B63" w:rsidRDefault="00EF33D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F33D2" w14:paraId="572E67F0"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A8B3A5C" w14:textId="77777777" w:rsidR="00EF33D2" w:rsidRDefault="00EF33D2" w:rsidP="00EA69D0">
            <w:pPr>
              <w:pStyle w:val="INDICATORNUMBER"/>
              <w:rPr>
                <w:rStyle w:val="IntenseEmphasis"/>
                <w:b/>
                <w:bCs w:val="0"/>
                <w:i w:val="0"/>
                <w:iCs w:val="0"/>
                <w:color w:val="595959"/>
              </w:rPr>
            </w:pPr>
            <w:r>
              <w:rPr>
                <w:rStyle w:val="IntenseEmphasis"/>
                <w:b/>
                <w:bCs w:val="0"/>
                <w:i w:val="0"/>
                <w:iCs w:val="0"/>
                <w:color w:val="595959"/>
              </w:rPr>
              <w:t>IFD 11.1</w:t>
            </w:r>
          </w:p>
        </w:tc>
        <w:tc>
          <w:tcPr>
            <w:tcW w:w="8121" w:type="dxa"/>
            <w:gridSpan w:val="2"/>
            <w:tcBorders>
              <w:top w:val="single" w:sz="4" w:space="0" w:color="0070C0"/>
              <w:right w:val="single" w:sz="4" w:space="0" w:color="0070C0"/>
            </w:tcBorders>
            <w:shd w:val="clear" w:color="auto" w:fill="DAEEF3" w:themeFill="accent5" w:themeFillTint="33"/>
          </w:tcPr>
          <w:p w14:paraId="47E48845" w14:textId="77777777" w:rsidR="00EF33D2" w:rsidRPr="00EF33D2" w:rsidRDefault="00EF33D2" w:rsidP="00EF33D2">
            <w:pPr>
              <w:pStyle w:val="INDICATORTEXT"/>
              <w:cnfStyle w:val="000000100000" w:firstRow="0" w:lastRow="0" w:firstColumn="0" w:lastColumn="0" w:oddVBand="0" w:evenVBand="0" w:oddHBand="1" w:evenHBand="0" w:firstRowFirstColumn="0" w:firstRowLastColumn="0" w:lastRowFirstColumn="0" w:lastRowLastColumn="0"/>
            </w:pPr>
            <w:r w:rsidRPr="00EF33D2">
              <w:t xml:space="preserve">Indicate if you have publicly endorsed the Client Protection Principles. </w:t>
            </w:r>
          </w:p>
        </w:tc>
      </w:tr>
      <w:tr w:rsidR="00EF33D2" w14:paraId="223DEE20"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68FEB5A" w14:textId="77777777" w:rsidR="00EF33D2" w:rsidRDefault="00EF33D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462422" w14:textId="77777777" w:rsidR="00EF33D2" w:rsidRPr="005308EE"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2F796560" w14:textId="77777777" w:rsidR="00EF33D2" w:rsidRPr="00B734A4"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C2A15" w14:paraId="22423041"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BE9BF0A" w14:textId="77777777" w:rsidR="00DC2A15" w:rsidRDefault="00DC2A15" w:rsidP="00EA69D0">
            <w:pPr>
              <w:pStyle w:val="INDICATORNUMBER"/>
              <w:rPr>
                <w:rStyle w:val="IntenseEmphasis"/>
                <w:b/>
                <w:bCs w:val="0"/>
                <w:i w:val="0"/>
                <w:iCs w:val="0"/>
                <w:color w:val="595959"/>
              </w:rPr>
            </w:pPr>
            <w:r>
              <w:rPr>
                <w:rStyle w:val="IntenseEmphasis"/>
                <w:b/>
                <w:bCs w:val="0"/>
                <w:i w:val="0"/>
                <w:iCs w:val="0"/>
                <w:color w:val="595959"/>
              </w:rPr>
              <w:t>IFD 11.2</w:t>
            </w:r>
          </w:p>
        </w:tc>
        <w:tc>
          <w:tcPr>
            <w:tcW w:w="8121" w:type="dxa"/>
            <w:gridSpan w:val="2"/>
            <w:tcBorders>
              <w:top w:val="single" w:sz="4" w:space="0" w:color="0070C0"/>
              <w:right w:val="single" w:sz="4" w:space="0" w:color="0070C0"/>
            </w:tcBorders>
            <w:shd w:val="clear" w:color="auto" w:fill="DAEEF3" w:themeFill="accent5" w:themeFillTint="33"/>
          </w:tcPr>
          <w:p w14:paraId="4881D414" w14:textId="77777777" w:rsidR="00DC2A15" w:rsidRPr="001C0916" w:rsidRDefault="00DC2A15" w:rsidP="00DC2A1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8C40251" w14:textId="77777777" w:rsidR="00DC2A15" w:rsidRPr="003939E2" w:rsidRDefault="00DC2A15" w:rsidP="00DC2A15">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C2A15" w14:paraId="2DE60CCF"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D92AF14" w14:textId="77777777" w:rsidR="00DC2A15" w:rsidRDefault="00DC2A15" w:rsidP="00EA69D0">
            <w:pPr>
              <w:pStyle w:val="INDICATORNUMBER"/>
              <w:rPr>
                <w:rStyle w:val="IntenseEmphasis"/>
                <w:b/>
                <w:bCs w:val="0"/>
                <w:i w:val="0"/>
                <w:iCs w:val="0"/>
                <w:color w:val="595959"/>
              </w:rPr>
            </w:pPr>
          </w:p>
        </w:tc>
        <w:tc>
          <w:tcPr>
            <w:tcW w:w="8121" w:type="dxa"/>
            <w:gridSpan w:val="2"/>
            <w:tcBorders>
              <w:top w:val="nil"/>
              <w:bottom w:val="single" w:sz="4" w:space="0" w:color="595959"/>
              <w:right w:val="single" w:sz="4" w:space="0" w:color="0070C0"/>
            </w:tcBorders>
            <w:shd w:val="clear" w:color="auto" w:fill="auto"/>
          </w:tcPr>
          <w:p w14:paraId="305B646C" w14:textId="77777777" w:rsidR="00DC2A15" w:rsidRPr="00641017" w:rsidRDefault="00DC2A15"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63ECDAAB" w14:textId="77777777" w:rsidR="00EF33D2" w:rsidRPr="00514335" w:rsidRDefault="00EF33D2" w:rsidP="00266B86">
      <w:pPr>
        <w:pStyle w:val="INDICATORTEXT"/>
        <w:ind w:left="0"/>
        <w:rPr>
          <w:bCs/>
          <w:i/>
          <w:szCs w:val="18"/>
          <w:lang w:eastAsia="en-GB"/>
        </w:rPr>
      </w:pPr>
    </w:p>
    <w:tbl>
      <w:tblPr>
        <w:tblStyle w:val="SubSectionIndicatorTableMANDATORY"/>
        <w:tblW w:w="9106" w:type="dxa"/>
        <w:tblInd w:w="5" w:type="dxa"/>
        <w:tblLook w:val="04A0" w:firstRow="1" w:lastRow="0" w:firstColumn="1" w:lastColumn="0" w:noHBand="0" w:noVBand="1"/>
      </w:tblPr>
      <w:tblGrid>
        <w:gridCol w:w="1134"/>
        <w:gridCol w:w="7972"/>
      </w:tblGrid>
      <w:tr w:rsidR="00872384" w:rsidRPr="00DC20FA" w14:paraId="3C60C4EB" w14:textId="77777777" w:rsidTr="001905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nil"/>
            </w:tcBorders>
          </w:tcPr>
          <w:p w14:paraId="62051E8B" w14:textId="77777777" w:rsidR="00872384" w:rsidRPr="00DC20FA" w:rsidRDefault="0087238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11</w:t>
            </w:r>
          </w:p>
        </w:tc>
        <w:tc>
          <w:tcPr>
            <w:tcW w:w="7972" w:type="dxa"/>
            <w:tcBorders>
              <w:top w:val="single" w:sz="4" w:space="0" w:color="0082C8"/>
              <w:bottom w:val="single" w:sz="4" w:space="0" w:color="7F7F7F" w:themeColor="text1" w:themeTint="80"/>
            </w:tcBorders>
          </w:tcPr>
          <w:p w14:paraId="6BB0451F" w14:textId="77777777" w:rsidR="00872384" w:rsidRPr="00DC20FA" w:rsidRDefault="0087238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2384" w:rsidRPr="00B13F96" w14:paraId="5B92480A" w14:textId="77777777" w:rsidTr="001905C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tcBorders>
              <w:top w:val="nil"/>
            </w:tcBorders>
            <w:vAlign w:val="top"/>
          </w:tcPr>
          <w:p w14:paraId="7EC7D651" w14:textId="77777777" w:rsidR="00872384" w:rsidRPr="000D72DF" w:rsidRDefault="00872384" w:rsidP="00EA69D0">
            <w:pPr>
              <w:pStyle w:val="INDICATORNUMBER"/>
              <w:rPr>
                <w:rStyle w:val="IntenseEmphasis"/>
                <w:b/>
                <w:bCs w:val="0"/>
                <w:i w:val="0"/>
                <w:iCs w:val="0"/>
              </w:rPr>
            </w:pPr>
            <w:r>
              <w:rPr>
                <w:rStyle w:val="IntenseEmphasis"/>
                <w:b/>
                <w:bCs w:val="0"/>
                <w:i w:val="0"/>
                <w:iCs w:val="0"/>
                <w:color w:val="595959"/>
              </w:rPr>
              <w:t>IFD 11.1</w:t>
            </w:r>
          </w:p>
        </w:tc>
        <w:tc>
          <w:tcPr>
            <w:tcW w:w="7972" w:type="dxa"/>
            <w:tcBorders>
              <w:top w:val="single" w:sz="4" w:space="0" w:color="7F7F7F" w:themeColor="text1" w:themeTint="80"/>
              <w:bottom w:val="single" w:sz="4" w:space="0" w:color="A6A6A6" w:themeColor="background1" w:themeShade="A6"/>
            </w:tcBorders>
            <w:shd w:val="clear" w:color="auto" w:fill="auto"/>
            <w:vAlign w:val="top"/>
          </w:tcPr>
          <w:p w14:paraId="67FF89B3" w14:textId="77777777" w:rsidR="00872384" w:rsidRPr="00B13F96" w:rsidRDefault="00872384" w:rsidP="00EA69D0">
            <w:pPr>
              <w:pStyle w:val="INDICATORTEXT"/>
              <w:cnfStyle w:val="000000100000" w:firstRow="0" w:lastRow="0" w:firstColumn="0" w:lastColumn="0" w:oddVBand="0" w:evenVBand="0" w:oddHBand="1" w:evenHBand="0" w:firstRowFirstColumn="0" w:firstRowLastColumn="0" w:lastRowFirstColumn="0" w:lastRowLastColumn="0"/>
            </w:pPr>
            <w:r w:rsidRPr="00872384">
              <w:t>IFD 11.1 is aligned with MIV Disclosure Guideline 3.2.10.1. The Client Protection Principles are part of the Smart Campaign, a microfinance industry-wide initiative that encourages investors to ensure that low-income clients are treated fairly and protected from harmful financial products: </w:t>
            </w:r>
            <w:hyperlink r:id="rId40" w:tgtFrame="_blank" w:history="1">
              <w:r w:rsidRPr="00872384">
                <w:rPr>
                  <w:rStyle w:val="Hyperlink"/>
                  <w:rFonts w:cs="Arial"/>
                  <w:color w:val="0070C0"/>
                </w:rPr>
                <w:t>http://www.smartcampaign.org/</w:t>
              </w:r>
            </w:hyperlink>
          </w:p>
        </w:tc>
      </w:tr>
      <w:tr w:rsidR="00855023" w:rsidRPr="00367846" w14:paraId="02A3D074"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2"/>
            <w:tcBorders>
              <w:top w:val="single" w:sz="4" w:space="0" w:color="A6A6A6" w:themeColor="background1" w:themeShade="A6"/>
              <w:bottom w:val="single" w:sz="4" w:space="0" w:color="A6A6A6" w:themeColor="background1" w:themeShade="A6"/>
            </w:tcBorders>
            <w:vAlign w:val="top"/>
          </w:tcPr>
          <w:p w14:paraId="1C34FB42" w14:textId="77777777" w:rsidR="00855023" w:rsidRPr="0056762D" w:rsidRDefault="00855023" w:rsidP="00EA69D0">
            <w:pPr>
              <w:pStyle w:val="INDICATORTEXT"/>
              <w:rPr>
                <w:b/>
              </w:rPr>
            </w:pPr>
            <w:r>
              <w:rPr>
                <w:b/>
              </w:rPr>
              <w:t>LOGIC</w:t>
            </w:r>
          </w:p>
        </w:tc>
      </w:tr>
      <w:tr w:rsidR="00855023" w:rsidRPr="00367846" w14:paraId="210E876F" w14:textId="77777777" w:rsidTr="00BE667E">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vAlign w:val="top"/>
          </w:tcPr>
          <w:p w14:paraId="03D872D2" w14:textId="77777777" w:rsidR="00855023" w:rsidRPr="00151E4B" w:rsidRDefault="00855023" w:rsidP="00EA69D0">
            <w:pPr>
              <w:pStyle w:val="INDICATORTEXT"/>
            </w:pPr>
            <w:r w:rsidRPr="00855023">
              <w:rPr>
                <w:rStyle w:val="IntenseEmphasis"/>
                <w:bCs w:val="0"/>
                <w:i w:val="0"/>
                <w:iCs w:val="0"/>
                <w:color w:val="595959"/>
              </w:rPr>
              <w:t>IFD 11</w:t>
            </w:r>
          </w:p>
        </w:tc>
        <w:tc>
          <w:tcPr>
            <w:tcW w:w="7972" w:type="dxa"/>
            <w:tcBorders>
              <w:top w:val="single" w:sz="4" w:space="0" w:color="A6A6A6" w:themeColor="background1" w:themeShade="A6"/>
              <w:bottom w:val="single" w:sz="4" w:space="0" w:color="A6A6A6" w:themeColor="background1" w:themeShade="A6"/>
            </w:tcBorders>
            <w:shd w:val="clear" w:color="auto" w:fill="FFFFFF" w:themeFill="background1"/>
          </w:tcPr>
          <w:p w14:paraId="301D7D56" w14:textId="77777777" w:rsidR="00855023" w:rsidRPr="00BE667E" w:rsidRDefault="00855023" w:rsidP="00BE667E">
            <w:pPr>
              <w:spacing w:after="120"/>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872384" w:rsidRPr="00367846" w14:paraId="076677BD"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2"/>
            <w:tcBorders>
              <w:top w:val="single" w:sz="4" w:space="0" w:color="A6A6A6" w:themeColor="background1" w:themeShade="A6"/>
              <w:bottom w:val="single" w:sz="4" w:space="0" w:color="A6A6A6" w:themeColor="background1" w:themeShade="A6"/>
            </w:tcBorders>
            <w:vAlign w:val="top"/>
          </w:tcPr>
          <w:p w14:paraId="0AA2567D" w14:textId="77777777" w:rsidR="00872384" w:rsidRPr="0056762D" w:rsidRDefault="00872384" w:rsidP="00EA69D0">
            <w:pPr>
              <w:pStyle w:val="INDICATORTEXT"/>
              <w:rPr>
                <w:b/>
              </w:rPr>
            </w:pPr>
            <w:r w:rsidRPr="0056762D">
              <w:rPr>
                <w:b/>
              </w:rPr>
              <w:t>ASSESSMENT</w:t>
            </w:r>
          </w:p>
        </w:tc>
      </w:tr>
      <w:tr w:rsidR="00872384" w:rsidRPr="00367846" w14:paraId="5E2B5C13" w14:textId="77777777" w:rsidTr="00BE667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vAlign w:val="top"/>
          </w:tcPr>
          <w:p w14:paraId="48D7B50B" w14:textId="77777777" w:rsidR="00872384" w:rsidRDefault="00A91442" w:rsidP="00EA69D0">
            <w:pPr>
              <w:pStyle w:val="INDICATORNUMBER"/>
              <w:rPr>
                <w:rStyle w:val="IntenseEmphasis"/>
                <w:b/>
                <w:bCs w:val="0"/>
                <w:i w:val="0"/>
                <w:iCs w:val="0"/>
                <w:color w:val="595959"/>
              </w:rPr>
            </w:pPr>
            <w:r>
              <w:rPr>
                <w:rStyle w:val="IntenseEmphasis"/>
                <w:b/>
                <w:bCs w:val="0"/>
                <w:i w:val="0"/>
                <w:iCs w:val="0"/>
                <w:color w:val="595959"/>
              </w:rPr>
              <w:t>IFD 11</w:t>
            </w:r>
          </w:p>
        </w:tc>
        <w:tc>
          <w:tcPr>
            <w:tcW w:w="7972" w:type="dxa"/>
            <w:tcBorders>
              <w:top w:val="single" w:sz="4" w:space="0" w:color="A6A6A6" w:themeColor="background1" w:themeShade="A6"/>
              <w:bottom w:val="single" w:sz="4" w:space="0" w:color="0070C0"/>
            </w:tcBorders>
            <w:shd w:val="clear" w:color="auto" w:fill="auto"/>
          </w:tcPr>
          <w:p w14:paraId="05E0885D" w14:textId="77777777" w:rsidR="00A91442" w:rsidRPr="00A91442"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 xml:space="preserve">Maximum score: Three </w:t>
            </w:r>
            <w:r w:rsidRPr="00A91442">
              <w:sym w:font="Wingdings" w:char="F0AB"/>
            </w:r>
          </w:p>
          <w:p w14:paraId="0E8CC1CF" w14:textId="77777777" w:rsidR="00872384" w:rsidRPr="00E760CB"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The assessment of this indicator is based on your responses to [11.1].</w:t>
            </w:r>
          </w:p>
        </w:tc>
      </w:tr>
    </w:tbl>
    <w:p w14:paraId="109F3EFF" w14:textId="77777777" w:rsidR="00B51189" w:rsidRDefault="00B51189">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80F40" w14:paraId="4344B8DD"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CEB101"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10359F6"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41F5060"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B1456CE"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380F40" w14:paraId="3B3D27AD"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1AF2A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IFD 12</w:t>
            </w:r>
          </w:p>
        </w:tc>
        <w:tc>
          <w:tcPr>
            <w:tcW w:w="3402" w:type="dxa"/>
            <w:shd w:val="clear" w:color="auto" w:fill="888888"/>
          </w:tcPr>
          <w:p w14:paraId="12E75D0B" w14:textId="77777777" w:rsidR="00380F40" w:rsidRPr="00903B6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7CDD562" w14:textId="77777777" w:rsidR="00380F40" w:rsidRPr="00E4172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27F6D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D8F5341" w14:textId="77777777" w:rsidR="00380F40" w:rsidRDefault="00380F40" w:rsidP="00380F40">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380F40" w14:paraId="1CC89CF3"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CBD505" w14:textId="77777777" w:rsidR="00380F40" w:rsidRPr="00903B63" w:rsidRDefault="00380F40"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880F30">
              <w:rPr>
                <w:rStyle w:val="IntenseEmphasis"/>
                <w:i w:val="0"/>
                <w:color w:val="FFFFFF" w:themeColor="background1"/>
              </w:rPr>
              <w:t>2</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770FC3C" w14:textId="77777777" w:rsidR="00380F40" w:rsidRPr="00903B63"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80F40" w14:paraId="7F05901E"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93DF819" w14:textId="77777777" w:rsidR="00380F40"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880F30">
              <w:rPr>
                <w:rStyle w:val="IntenseEmphasis"/>
                <w:b/>
                <w:bCs w:val="0"/>
                <w:i w:val="0"/>
                <w:iCs w:val="0"/>
                <w:color w:val="595959"/>
              </w:rPr>
              <w:t>12</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3826A308" w14:textId="77777777" w:rsidR="00380F40" w:rsidRPr="00392499" w:rsidRDefault="00880F30" w:rsidP="00880F3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80F30">
              <w:rPr>
                <w:bCs/>
                <w:szCs w:val="18"/>
              </w:rPr>
              <w:t xml:space="preserve">Indicate if you provide training or assistance for your investees in implementing the Client Protection Principles and/or other client protection measures. </w:t>
            </w:r>
          </w:p>
        </w:tc>
      </w:tr>
      <w:tr w:rsidR="00380F40" w14:paraId="08FEA73B" w14:textId="77777777" w:rsidTr="00EA69D0">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C6FEAFA" w14:textId="77777777" w:rsidR="00380F40" w:rsidRPr="00AE100E" w:rsidRDefault="00380F40"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013D4E10" w14:textId="77777777" w:rsidR="00380F40"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CBC1800" w14:textId="77777777" w:rsidR="00380F40" w:rsidRPr="00B734A4"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80F40" w14:paraId="37F402D2"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48A977C" w14:textId="77777777" w:rsidR="00380F40" w:rsidRPr="00B734A4" w:rsidRDefault="00380F40" w:rsidP="00880F30">
            <w:pPr>
              <w:pStyle w:val="INDICATORNUMBER"/>
              <w:rPr>
                <w:rStyle w:val="IntenseEmphasis"/>
                <w:b/>
                <w:i w:val="0"/>
                <w:color w:val="595959"/>
              </w:rPr>
            </w:pPr>
            <w:r>
              <w:rPr>
                <w:rStyle w:val="IntenseEmphasis"/>
                <w:b/>
                <w:i w:val="0"/>
                <w:color w:val="595959"/>
              </w:rPr>
              <w:t>IFD 1</w:t>
            </w:r>
            <w:r w:rsidR="00880F30">
              <w:rPr>
                <w:rStyle w:val="IntenseEmphasis"/>
                <w:b/>
                <w:i w:val="0"/>
                <w:color w:val="595959"/>
              </w:rPr>
              <w:t>2</w:t>
            </w:r>
            <w:r>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E563F1A" w14:textId="77777777" w:rsidR="00380F40" w:rsidRPr="006D231C" w:rsidRDefault="00380F40"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380F40" w14:paraId="26D600D6"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E657B4E" w14:textId="77777777" w:rsidR="00380F40" w:rsidRDefault="00380F40"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726E04" w14:textId="77777777" w:rsidR="00380F40" w:rsidRPr="006D231C" w:rsidRDefault="00380F40"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DFAC65" w14:textId="77777777" w:rsidR="00380F40" w:rsidRDefault="00380F40" w:rsidP="00380F40">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0F40" w14:paraId="24D70EE3"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416D42D" w14:textId="77777777" w:rsidR="00380F40" w:rsidRPr="00191BC1" w:rsidRDefault="00380F40"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IFD </w:t>
            </w:r>
            <w:r w:rsidR="00ED176C">
              <w:rPr>
                <w:rStyle w:val="IntenseEmphasis"/>
                <w:b w:val="0"/>
                <w:i w:val="0"/>
                <w:color w:val="FFFFFF" w:themeColor="background1"/>
              </w:rPr>
              <w:t>12</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331209FF" w14:textId="77777777" w:rsidR="00380F40" w:rsidRPr="00191BC1"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0F40" w:rsidRPr="00CF025D" w14:paraId="42A14BB7" w14:textId="77777777" w:rsidTr="00EA69D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6A374082" w14:textId="77777777" w:rsidR="00380F40" w:rsidRPr="000D72DF"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ED176C">
              <w:rPr>
                <w:rStyle w:val="IntenseEmphasis"/>
                <w:b/>
                <w:bCs w:val="0"/>
                <w:i w:val="0"/>
                <w:iCs w:val="0"/>
                <w:color w:val="595959"/>
              </w:rPr>
              <w:t>12</w:t>
            </w:r>
            <w:r>
              <w:rPr>
                <w:rStyle w:val="IntenseEmphasis"/>
                <w:b/>
                <w:bCs w:val="0"/>
                <w:i w:val="0"/>
                <w:iCs w:val="0"/>
                <w:color w:val="595959"/>
              </w:rPr>
              <w:t>.1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1D46CDD0" w14:textId="77777777" w:rsidR="00380F40" w:rsidRPr="00B01D44" w:rsidRDefault="00ED176C"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ED176C">
              <w:rPr>
                <w:bCs/>
                <w:szCs w:val="18"/>
              </w:rPr>
              <w:t xml:space="preserve">Training or assistance can be provided direct or via partners. Quantifying could involve the number and duration of training days provided and to what number of people during the reporting period. This assistance could also include the number of assessments or certifications co-financed/supported.  </w:t>
            </w:r>
          </w:p>
        </w:tc>
      </w:tr>
      <w:tr w:rsidR="003C3C70" w:rsidRPr="00CF025D" w14:paraId="3A4DF637" w14:textId="77777777" w:rsidTr="00EA69D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448CB36A" w14:textId="77777777" w:rsidR="003C3C70" w:rsidRPr="00ED176C" w:rsidRDefault="003C3C70" w:rsidP="00EA69D0">
            <w:pPr>
              <w:pStyle w:val="INDICATORTEXT"/>
              <w:jc w:val="both"/>
              <w:rPr>
                <w:b/>
                <w:bCs/>
                <w:szCs w:val="18"/>
              </w:rPr>
            </w:pPr>
            <w:r>
              <w:rPr>
                <w:b/>
                <w:bCs/>
                <w:szCs w:val="18"/>
              </w:rPr>
              <w:t>LOGIC</w:t>
            </w:r>
          </w:p>
        </w:tc>
      </w:tr>
      <w:tr w:rsidR="003C3C70" w:rsidRPr="00CF025D" w14:paraId="72E980B4" w14:textId="77777777" w:rsidTr="00151E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841748B" w14:textId="77777777" w:rsidR="003C3C70" w:rsidRPr="00151E4B" w:rsidRDefault="003C3C70" w:rsidP="00EA69D0">
            <w:pPr>
              <w:pStyle w:val="INDICATORTEXT"/>
              <w:jc w:val="both"/>
              <w:rPr>
                <w:bCs/>
                <w:szCs w:val="18"/>
              </w:rPr>
            </w:pPr>
            <w:r w:rsidRPr="003C3C70">
              <w:rPr>
                <w:rStyle w:val="IntenseEmphasis"/>
                <w:bCs w:val="0"/>
                <w:i w:val="0"/>
                <w:iCs w:val="0"/>
                <w:color w:val="595959"/>
              </w:rPr>
              <w:t>IFD 12</w:t>
            </w: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6F0C7BC" w14:textId="77777777" w:rsidR="003C3C70" w:rsidRPr="00151E4B" w:rsidRDefault="003C3C70" w:rsidP="00151E4B">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ED176C" w:rsidRPr="00CF025D" w14:paraId="30731D72" w14:textId="77777777" w:rsidTr="00EA69D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2B775568" w14:textId="77777777" w:rsidR="00ED176C" w:rsidRPr="00ED176C" w:rsidRDefault="00ED176C" w:rsidP="00EA69D0">
            <w:pPr>
              <w:pStyle w:val="INDICATORTEXT"/>
              <w:jc w:val="both"/>
              <w:rPr>
                <w:b/>
                <w:bCs/>
                <w:szCs w:val="18"/>
              </w:rPr>
            </w:pPr>
            <w:r w:rsidRPr="00ED176C">
              <w:rPr>
                <w:b/>
                <w:bCs/>
                <w:szCs w:val="18"/>
              </w:rPr>
              <w:t>ASSESSMENT</w:t>
            </w:r>
          </w:p>
        </w:tc>
      </w:tr>
      <w:tr w:rsidR="00ED176C" w:rsidRPr="00CF025D" w14:paraId="6BE07946" w14:textId="77777777" w:rsidTr="00EA69D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0031B451" w14:textId="77777777" w:rsidR="00ED176C" w:rsidRDefault="00ED176C" w:rsidP="00EA69D0">
            <w:pPr>
              <w:pStyle w:val="INDICATORNUMBER"/>
              <w:rPr>
                <w:rStyle w:val="IntenseEmphasis"/>
                <w:b/>
                <w:bCs w:val="0"/>
                <w:i w:val="0"/>
                <w:iCs w:val="0"/>
                <w:color w:val="595959"/>
              </w:rPr>
            </w:pPr>
            <w:r>
              <w:rPr>
                <w:rStyle w:val="IntenseEmphasis"/>
                <w:b/>
                <w:bCs w:val="0"/>
                <w:i w:val="0"/>
                <w:iCs w:val="0"/>
                <w:color w:val="595959"/>
              </w:rPr>
              <w:t>IFD 12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267BD9A1" w14:textId="77777777" w:rsidR="00ED176C" w:rsidRPr="00ED176C"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 xml:space="preserve">Maximum score: Three </w:t>
            </w:r>
            <w:r w:rsidRPr="00ED176C">
              <w:rPr>
                <w:bCs/>
                <w:szCs w:val="18"/>
              </w:rPr>
              <w:sym w:font="Wingdings" w:char="F0AB"/>
            </w:r>
          </w:p>
          <w:p w14:paraId="5EA5A800" w14:textId="77777777" w:rsidR="00ED176C" w:rsidRPr="00235AC3"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The assessment of this indicator is based on your responses to [12.1].</w:t>
            </w:r>
          </w:p>
        </w:tc>
      </w:tr>
    </w:tbl>
    <w:p w14:paraId="0445EA7C" w14:textId="77777777" w:rsidR="00380F40" w:rsidRDefault="00380F40">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93C72" w14:paraId="1B0C9DCC"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8AC8119"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860E79E"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1645E63"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604B90B"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493C72" w14:paraId="3FD90DD0"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709D62"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IFD 13</w:t>
            </w:r>
          </w:p>
        </w:tc>
        <w:tc>
          <w:tcPr>
            <w:tcW w:w="3402" w:type="dxa"/>
          </w:tcPr>
          <w:p w14:paraId="0D4F73BF" w14:textId="77777777" w:rsidR="00493C72" w:rsidRPr="00356CDA"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3E326FE" w14:textId="77777777" w:rsidR="00493C72" w:rsidRPr="00A57E01"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B50B60B"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17441985" w14:textId="77777777" w:rsidR="00493C72" w:rsidRDefault="00493C72" w:rsidP="00493C7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493C72" w14:paraId="62AD1ADC"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D494F89" w14:textId="77777777" w:rsidR="00493C72" w:rsidRPr="00903B63" w:rsidRDefault="00493C7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13</w:t>
            </w:r>
          </w:p>
        </w:tc>
        <w:tc>
          <w:tcPr>
            <w:tcW w:w="8121" w:type="dxa"/>
            <w:gridSpan w:val="2"/>
            <w:tcBorders>
              <w:top w:val="single" w:sz="4" w:space="0" w:color="0070C0"/>
              <w:bottom w:val="single" w:sz="4" w:space="0" w:color="0070C0"/>
              <w:right w:val="single" w:sz="4" w:space="0" w:color="0070C0"/>
            </w:tcBorders>
            <w:shd w:val="clear" w:color="auto" w:fill="0070C0"/>
          </w:tcPr>
          <w:p w14:paraId="4CAEDB80" w14:textId="77777777" w:rsidR="00493C72" w:rsidRPr="00903B63"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93C72" w14:paraId="14CAB9A9"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3B463D"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13.1</w:t>
            </w:r>
          </w:p>
        </w:tc>
        <w:tc>
          <w:tcPr>
            <w:tcW w:w="8121" w:type="dxa"/>
            <w:gridSpan w:val="2"/>
            <w:tcBorders>
              <w:top w:val="single" w:sz="4" w:space="0" w:color="0070C0"/>
              <w:right w:val="single" w:sz="4" w:space="0" w:color="0070C0"/>
            </w:tcBorders>
            <w:shd w:val="clear" w:color="auto" w:fill="DAEEF3" w:themeFill="accent5" w:themeFillTint="33"/>
          </w:tcPr>
          <w:p w14:paraId="6E104E27" w14:textId="77777777" w:rsidR="00493C72" w:rsidRPr="00EF33D2" w:rsidRDefault="00493C72" w:rsidP="00493C72">
            <w:pPr>
              <w:pStyle w:val="INDICATORTEXT"/>
              <w:cnfStyle w:val="000000100000" w:firstRow="0" w:lastRow="0" w:firstColumn="0" w:lastColumn="0" w:oddVBand="0" w:evenVBand="0" w:oddHBand="1" w:evenHBand="0" w:firstRowFirstColumn="0" w:firstRowLastColumn="0" w:lastRowFirstColumn="0" w:lastRowLastColumn="0"/>
            </w:pPr>
            <w:r w:rsidRPr="00493C72">
              <w:t>Indicate if you include the Client Protection Principles and/or other client protection measures in your investment policies.</w:t>
            </w:r>
          </w:p>
        </w:tc>
      </w:tr>
      <w:tr w:rsidR="00493C72" w14:paraId="23B7013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2915ECD3" w14:textId="77777777" w:rsidR="00493C72" w:rsidRDefault="00493C7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7AEE0789" w14:textId="77777777" w:rsidR="00493C72" w:rsidRPr="005308EE"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32915C70" w14:textId="77777777" w:rsidR="00493C72" w:rsidRPr="00B734A4"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4B850735" w14:textId="77777777" w:rsidTr="0073065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230604" w14:textId="77777777" w:rsidR="0073065B" w:rsidRDefault="0073065B" w:rsidP="00EA69D0">
            <w:pPr>
              <w:pStyle w:val="INDICATORNUMBER"/>
              <w:rPr>
                <w:rStyle w:val="IntenseEmphasis"/>
                <w:b/>
                <w:bCs w:val="0"/>
                <w:i w:val="0"/>
                <w:iCs w:val="0"/>
                <w:color w:val="595959"/>
              </w:rPr>
            </w:pPr>
            <w:r>
              <w:rPr>
                <w:rStyle w:val="IntenseEmphasis"/>
                <w:b/>
                <w:bCs w:val="0"/>
                <w:i w:val="0"/>
                <w:iCs w:val="0"/>
                <w:color w:val="595959"/>
              </w:rPr>
              <w:t>IFD 13.2</w:t>
            </w:r>
          </w:p>
        </w:tc>
        <w:tc>
          <w:tcPr>
            <w:tcW w:w="8121" w:type="dxa"/>
            <w:gridSpan w:val="2"/>
            <w:tcBorders>
              <w:top w:val="single" w:sz="4" w:space="0" w:color="0070C0"/>
              <w:right w:val="single" w:sz="4" w:space="0" w:color="0070C0"/>
            </w:tcBorders>
            <w:shd w:val="clear" w:color="auto" w:fill="DAEEF3" w:themeFill="accent5" w:themeFillTint="33"/>
          </w:tcPr>
          <w:p w14:paraId="3A78DCB4" w14:textId="77777777" w:rsidR="0073065B" w:rsidRDefault="0073065B" w:rsidP="00FC0AC8">
            <w:pPr>
              <w:pStyle w:val="INDICATORTEXT"/>
              <w:cnfStyle w:val="000000100000" w:firstRow="0" w:lastRow="0" w:firstColumn="0" w:lastColumn="0" w:oddVBand="0" w:evenVBand="0" w:oddHBand="1" w:evenHBand="0" w:firstRowFirstColumn="0" w:firstRowLastColumn="0" w:lastRowFirstColumn="0" w:lastRowLastColumn="0"/>
            </w:pPr>
            <w:r w:rsidRPr="00FC0AC8">
              <w:t>Indicate if this is systematically applied.</w:t>
            </w:r>
          </w:p>
        </w:tc>
      </w:tr>
      <w:tr w:rsidR="0073065B" w14:paraId="36547764" w14:textId="77777777" w:rsidTr="0073065B">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FE52E7D"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120DDF7E" w14:textId="77777777" w:rsidR="0073065B" w:rsidRPr="0073065B" w:rsidRDefault="0073065B" w:rsidP="00FC0AC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During due diligence</w:t>
            </w:r>
          </w:p>
        </w:tc>
      </w:tr>
      <w:tr w:rsidR="0073065B" w14:paraId="1BFCCD88" w14:textId="77777777" w:rsidTr="0012309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5C5F8A7"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50DB9EB9"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37C24E81"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2E0EBDDB"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B09719"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2290165A" w14:textId="77777777" w:rsidR="0073065B" w:rsidRPr="0073065B" w:rsidRDefault="0073065B" w:rsidP="00730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In covenants in loan agreements and/or in financing or sh</w:t>
            </w:r>
            <w:r w:rsidR="00B75FC2">
              <w:rPr>
                <w:b/>
                <w:color w:val="FFFFFF" w:themeColor="background1"/>
              </w:rPr>
              <w:t>areholder agreements</w:t>
            </w:r>
          </w:p>
        </w:tc>
      </w:tr>
      <w:tr w:rsidR="0073065B" w14:paraId="0358DD82" w14:textId="77777777" w:rsidTr="0012309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DC5ECEA"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247EC4C7"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4372B07F"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B2FD9" w14:paraId="1E121B22" w14:textId="77777777" w:rsidTr="00EB2FD9">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38FC2E" w14:textId="77777777" w:rsidR="00EB2FD9" w:rsidRDefault="00EB2FD9" w:rsidP="00EA69D0">
            <w:pPr>
              <w:pStyle w:val="INDICATORNUMBER"/>
              <w:rPr>
                <w:rStyle w:val="IntenseEmphasis"/>
                <w:b/>
                <w:bCs w:val="0"/>
                <w:i w:val="0"/>
                <w:iCs w:val="0"/>
                <w:color w:val="595959"/>
              </w:rPr>
            </w:pPr>
            <w:r>
              <w:rPr>
                <w:rStyle w:val="IntenseEmphasis"/>
                <w:b/>
                <w:bCs w:val="0"/>
                <w:i w:val="0"/>
                <w:iCs w:val="0"/>
                <w:color w:val="595959"/>
              </w:rPr>
              <w:t>IFD 13.3</w:t>
            </w:r>
          </w:p>
        </w:tc>
        <w:tc>
          <w:tcPr>
            <w:tcW w:w="8121" w:type="dxa"/>
            <w:gridSpan w:val="2"/>
            <w:tcBorders>
              <w:top w:val="single" w:sz="4" w:space="0" w:color="0070C0"/>
              <w:bottom w:val="nil"/>
              <w:right w:val="single" w:sz="4" w:space="0" w:color="0070C0"/>
            </w:tcBorders>
            <w:shd w:val="clear" w:color="auto" w:fill="DAEEF3" w:themeFill="accent5" w:themeFillTint="33"/>
          </w:tcPr>
          <w:p w14:paraId="0930AE55" w14:textId="77777777"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EB2FD9">
              <w:t>Indicate if you encourage investees to apply for Client Protection Certification.</w:t>
            </w:r>
          </w:p>
          <w:p w14:paraId="5CE7CCC3" w14:textId="77777777"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D373F5" w14:paraId="4963A6D1" w14:textId="77777777" w:rsidTr="00B423D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vAlign w:val="top"/>
          </w:tcPr>
          <w:p w14:paraId="2EFD402C" w14:textId="77777777" w:rsidR="00D373F5" w:rsidRDefault="00D373F5"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2D4899E5" w14:textId="77777777" w:rsidR="00D373F5" w:rsidRPr="005308EE"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103C65D8" w14:textId="77777777" w:rsidR="00D373F5" w:rsidRPr="00B734A4"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373F5" w14:paraId="3AF82501" w14:textId="77777777" w:rsidTr="00B423DB">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A41EC3C" w14:textId="77777777" w:rsidR="00D373F5" w:rsidRDefault="00D373F5" w:rsidP="00EA69D0">
            <w:pPr>
              <w:pStyle w:val="INDICATORNUMBER"/>
              <w:rPr>
                <w:rStyle w:val="IntenseEmphasis"/>
                <w:b/>
                <w:bCs w:val="0"/>
                <w:i w:val="0"/>
                <w:iCs w:val="0"/>
                <w:color w:val="595959"/>
              </w:rPr>
            </w:pPr>
            <w:r>
              <w:rPr>
                <w:rStyle w:val="IntenseEmphasis"/>
                <w:b/>
                <w:bCs w:val="0"/>
                <w:i w:val="0"/>
                <w:iCs w:val="0"/>
                <w:color w:val="595959"/>
              </w:rPr>
              <w:t>IFD 1</w:t>
            </w:r>
            <w:r w:rsidR="00B423DB">
              <w:rPr>
                <w:rStyle w:val="IntenseEmphasis"/>
                <w:b/>
                <w:bCs w:val="0"/>
                <w:i w:val="0"/>
                <w:iCs w:val="0"/>
                <w:color w:val="595959"/>
              </w:rPr>
              <w:t>3.4</w:t>
            </w:r>
          </w:p>
        </w:tc>
        <w:tc>
          <w:tcPr>
            <w:tcW w:w="8121" w:type="dxa"/>
            <w:gridSpan w:val="2"/>
            <w:tcBorders>
              <w:top w:val="single" w:sz="4" w:space="0" w:color="0070C0"/>
              <w:bottom w:val="nil"/>
              <w:right w:val="single" w:sz="4" w:space="0" w:color="0070C0"/>
            </w:tcBorders>
            <w:shd w:val="clear" w:color="auto" w:fill="DAEEF3" w:themeFill="accent5" w:themeFillTint="33"/>
          </w:tcPr>
          <w:p w14:paraId="1BA863C9" w14:textId="77777777" w:rsidR="00D373F5" w:rsidRPr="001C0916" w:rsidRDefault="00D373F5"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83C0F2B" w14:textId="77777777" w:rsidR="00D373F5" w:rsidRPr="003939E2" w:rsidRDefault="00D373F5"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373F5" w14:paraId="7DD02B1E" w14:textId="77777777" w:rsidTr="00B423D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C7AB31B" w14:textId="77777777" w:rsidR="00D373F5" w:rsidRDefault="00D373F5"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D65ECCD" w14:textId="77777777" w:rsidR="00D373F5" w:rsidRPr="00641017" w:rsidRDefault="00D373F5"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63B7A076" w14:textId="77777777" w:rsidR="00493C72" w:rsidRPr="00514335" w:rsidRDefault="00493C72" w:rsidP="00493C72">
      <w:pPr>
        <w:pStyle w:val="INDICATORTEXT"/>
        <w:ind w:left="0"/>
        <w:rPr>
          <w:bCs/>
          <w:i/>
          <w:szCs w:val="18"/>
          <w:lang w:eastAsia="en-GB"/>
        </w:rPr>
      </w:pPr>
    </w:p>
    <w:tbl>
      <w:tblPr>
        <w:tblStyle w:val="SubSectionIndicatorTableMANDATORY"/>
        <w:tblW w:w="9214" w:type="dxa"/>
        <w:tblInd w:w="5" w:type="dxa"/>
        <w:tblLook w:val="04A0" w:firstRow="1" w:lastRow="0" w:firstColumn="1" w:lastColumn="0" w:noHBand="0" w:noVBand="1"/>
      </w:tblPr>
      <w:tblGrid>
        <w:gridCol w:w="1069"/>
        <w:gridCol w:w="8145"/>
      </w:tblGrid>
      <w:tr w:rsidR="00493C72" w:rsidRPr="00DC20FA" w14:paraId="51B48E0B" w14:textId="77777777" w:rsidTr="00BE7D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4F879696" w14:textId="77777777" w:rsidR="00493C72" w:rsidRPr="00DC20FA" w:rsidRDefault="00493C72"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w:t>
            </w:r>
            <w:r w:rsidR="00B423DB">
              <w:rPr>
                <w:rStyle w:val="IntenseEmphasis"/>
                <w:b w:val="0"/>
                <w:i w:val="0"/>
                <w:color w:val="FFFFFF" w:themeColor="background1"/>
              </w:rPr>
              <w:t>3</w:t>
            </w:r>
          </w:p>
        </w:tc>
        <w:tc>
          <w:tcPr>
            <w:tcW w:w="8145" w:type="dxa"/>
            <w:tcBorders>
              <w:top w:val="single" w:sz="4" w:space="0" w:color="0082C8"/>
              <w:bottom w:val="single" w:sz="4" w:space="0" w:color="7F7F7F" w:themeColor="text1" w:themeTint="80"/>
              <w:right w:val="single" w:sz="4" w:space="0" w:color="0070C0"/>
            </w:tcBorders>
          </w:tcPr>
          <w:p w14:paraId="7B897B14" w14:textId="77777777" w:rsidR="00493C72" w:rsidRPr="00DC20FA"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93C72" w:rsidRPr="00B13F96" w14:paraId="4DE80AE9" w14:textId="77777777" w:rsidTr="00BE7D5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2B0FE6FF" w14:textId="77777777" w:rsidR="00493C72" w:rsidRPr="000D72DF" w:rsidRDefault="00493C72" w:rsidP="00EA69D0">
            <w:pPr>
              <w:pStyle w:val="INDICATORNUMBER"/>
              <w:rPr>
                <w:rStyle w:val="IntenseEmphasis"/>
                <w:b/>
                <w:bCs w:val="0"/>
                <w:i w:val="0"/>
                <w:iCs w:val="0"/>
              </w:rPr>
            </w:pPr>
            <w:r>
              <w:rPr>
                <w:rStyle w:val="IntenseEmphasis"/>
                <w:b/>
                <w:bCs w:val="0"/>
                <w:i w:val="0"/>
                <w:iCs w:val="0"/>
                <w:color w:val="595959"/>
              </w:rPr>
              <w:t>IFD 1</w:t>
            </w:r>
            <w:r w:rsidR="00B423DB">
              <w:rPr>
                <w:rStyle w:val="IntenseEmphasis"/>
                <w:b/>
                <w:bCs w:val="0"/>
                <w:i w:val="0"/>
                <w:iCs w:val="0"/>
                <w:color w:val="595959"/>
              </w:rPr>
              <w:t>3.1 and 13.2</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161F8A8E" w14:textId="77777777" w:rsidR="00493C72" w:rsidRPr="00B13F96" w:rsidRDefault="00B423DB" w:rsidP="00EA69D0">
            <w:pPr>
              <w:pStyle w:val="INDICATORTEXT"/>
              <w:cnfStyle w:val="000000100000" w:firstRow="0" w:lastRow="0" w:firstColumn="0" w:lastColumn="0" w:oddVBand="0" w:evenVBand="0" w:oddHBand="1" w:evenHBand="0" w:firstRowFirstColumn="0" w:firstRowLastColumn="0" w:lastRowFirstColumn="0" w:lastRowLastColumn="0"/>
            </w:pPr>
            <w:r w:rsidRPr="00B423DB">
              <w:t>IFD 13.1 and 13.2 based on MIV Disclosure Guideline 3.2.10.2.</w:t>
            </w:r>
          </w:p>
        </w:tc>
      </w:tr>
      <w:tr w:rsidR="00B423DB" w:rsidRPr="00B13F96" w14:paraId="2DCB2E52" w14:textId="77777777" w:rsidTr="00BE7D50">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nil"/>
            </w:tcBorders>
            <w:vAlign w:val="top"/>
          </w:tcPr>
          <w:p w14:paraId="1D73CFDA" w14:textId="77777777" w:rsidR="00B423DB" w:rsidRDefault="00B423DB" w:rsidP="00EA69D0">
            <w:pPr>
              <w:pStyle w:val="INDICATORNUMBER"/>
              <w:rPr>
                <w:rStyle w:val="IntenseEmphasis"/>
                <w:b/>
                <w:bCs w:val="0"/>
                <w:i w:val="0"/>
                <w:iCs w:val="0"/>
                <w:color w:val="595959"/>
              </w:rPr>
            </w:pPr>
            <w:r>
              <w:rPr>
                <w:rStyle w:val="IntenseEmphasis"/>
                <w:b/>
                <w:bCs w:val="0"/>
                <w:i w:val="0"/>
                <w:iCs w:val="0"/>
                <w:color w:val="595959"/>
              </w:rPr>
              <w:t>IFD 13.3</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7897B17" w14:textId="77777777" w:rsidR="00B423DB" w:rsidRPr="00B423DB" w:rsidRDefault="00B423DB" w:rsidP="00EA69D0">
            <w:pPr>
              <w:pStyle w:val="INDICATORTEXT"/>
              <w:cnfStyle w:val="000000000000" w:firstRow="0" w:lastRow="0" w:firstColumn="0" w:lastColumn="0" w:oddVBand="0" w:evenVBand="0" w:oddHBand="0" w:evenHBand="0" w:firstRowFirstColumn="0" w:firstRowLastColumn="0" w:lastRowFirstColumn="0" w:lastRowLastColumn="0"/>
            </w:pPr>
            <w:r w:rsidRPr="00B423DB">
              <w:t>The Client Protection Certification is an independent, third party evaluation to publicly recognize financial institutions that meet adequate standards of care in how they treat clients. It enables financial institutions to demonstrate adherence to the microfinance industry’s Client Protection Principles. It contributes to a more stable microfinance industry by encouraging practices that aim to ensure prudent, transparent, and respectful treatment of clients. Encouraging investees to apply for Client Protection Certification could include making funding contingent on certification (e.g. being certified in order to receive funding or having a timeframe within which to achieve certification).</w:t>
            </w:r>
            <w:r>
              <w:rPr>
                <w:rFonts w:ascii="Helvetica" w:hAnsi="Helvetica" w:cs="Helvetica"/>
                <w:color w:val="333333"/>
                <w:sz w:val="20"/>
              </w:rPr>
              <w:t xml:space="preserve"> </w:t>
            </w:r>
            <w:hyperlink r:id="rId41" w:history="1">
              <w:r w:rsidRPr="00A0088B">
                <w:rPr>
                  <w:rStyle w:val="Hyperlink"/>
                  <w:rFonts w:cs="Arial"/>
                  <w:color w:val="0070C0"/>
                  <w:szCs w:val="18"/>
                </w:rPr>
                <w:t>http://smartcampaign.org/certification</w:t>
              </w:r>
            </w:hyperlink>
          </w:p>
        </w:tc>
      </w:tr>
      <w:tr w:rsidR="001E5FDE" w:rsidRPr="00B13F96" w14:paraId="03078845" w14:textId="77777777" w:rsidTr="002B037E">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right w:val="single" w:sz="4" w:space="0" w:color="0070C0"/>
            </w:tcBorders>
            <w:vAlign w:val="top"/>
          </w:tcPr>
          <w:p w14:paraId="538E6789" w14:textId="77777777" w:rsidR="001E5FDE" w:rsidRPr="00B423DB" w:rsidRDefault="001E5FDE" w:rsidP="00EA69D0">
            <w:pPr>
              <w:pStyle w:val="INDICATORTEXT"/>
            </w:pPr>
            <w:r>
              <w:rPr>
                <w:b/>
              </w:rPr>
              <w:t>LOGIC</w:t>
            </w:r>
          </w:p>
        </w:tc>
      </w:tr>
      <w:tr w:rsidR="001E5FDE" w:rsidRPr="00B13F96" w14:paraId="69355BA9" w14:textId="77777777" w:rsidTr="00BE7D50">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nil"/>
            </w:tcBorders>
            <w:vAlign w:val="top"/>
          </w:tcPr>
          <w:p w14:paraId="32FC83C3" w14:textId="77777777" w:rsidR="001E5FDE" w:rsidRPr="001E5FDE" w:rsidRDefault="001E5FDE" w:rsidP="00EA69D0">
            <w:pPr>
              <w:pStyle w:val="INDICATORNUMBER"/>
              <w:rPr>
                <w:rStyle w:val="IntenseEmphasis"/>
                <w:bCs w:val="0"/>
                <w:i w:val="0"/>
                <w:iCs w:val="0"/>
                <w:color w:val="595959"/>
              </w:rPr>
            </w:pPr>
            <w:r w:rsidRPr="001E5FDE">
              <w:t>IFD 13</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AB9392F" w14:textId="77777777" w:rsidR="001E5FDE" w:rsidRDefault="001E5FDE" w:rsidP="001E5FDE">
            <w:pPr>
              <w:spacing w:after="120"/>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4955FDFE" w14:textId="77777777" w:rsidR="001E5FDE" w:rsidRPr="00B423DB" w:rsidRDefault="001E5FDE" w:rsidP="001E5FDE">
            <w:pPr>
              <w:pStyle w:val="INDICATORTEXT"/>
              <w:cnfStyle w:val="000000000000" w:firstRow="0" w:lastRow="0" w:firstColumn="0" w:lastColumn="0" w:oddVBand="0" w:evenVBand="0" w:oddHBand="0" w:evenHBand="0" w:firstRowFirstColumn="0" w:firstRowLastColumn="0" w:lastRowFirstColumn="0" w:lastRowLastColumn="0"/>
            </w:pPr>
            <w:r w:rsidRPr="00151E4B">
              <w:rPr>
                <w:rFonts w:eastAsia="MS PGothic"/>
                <w:szCs w:val="18"/>
              </w:rPr>
              <w:t xml:space="preserve">[13.2] and [13.3] will be applicable </w:t>
            </w:r>
            <w:r>
              <w:rPr>
                <w:szCs w:val="18"/>
              </w:rPr>
              <w:t>if ‘</w:t>
            </w:r>
            <w:r w:rsidRPr="00151E4B">
              <w:rPr>
                <w:rFonts w:eastAsia="MS PGothic"/>
                <w:szCs w:val="18"/>
              </w:rPr>
              <w:t>Yes</w:t>
            </w:r>
            <w:r>
              <w:rPr>
                <w:szCs w:val="18"/>
              </w:rPr>
              <w:t>’</w:t>
            </w:r>
            <w:r w:rsidRPr="00151E4B">
              <w:rPr>
                <w:rFonts w:eastAsia="MS PGothic"/>
                <w:szCs w:val="18"/>
              </w:rPr>
              <w:t xml:space="preserve"> </w:t>
            </w:r>
            <w:r>
              <w:rPr>
                <w:szCs w:val="18"/>
              </w:rPr>
              <w:t xml:space="preserve">is reported in </w:t>
            </w:r>
            <w:r w:rsidRPr="00151E4B">
              <w:rPr>
                <w:rFonts w:eastAsia="MS PGothic"/>
                <w:szCs w:val="18"/>
              </w:rPr>
              <w:t>[13.1].</w:t>
            </w:r>
          </w:p>
        </w:tc>
      </w:tr>
      <w:tr w:rsidR="00493C72" w:rsidRPr="00367846" w14:paraId="6704CCBE" w14:textId="77777777" w:rsidTr="00BE7D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5EBC8175" w14:textId="77777777" w:rsidR="00493C72" w:rsidRPr="0056762D" w:rsidRDefault="00493C72" w:rsidP="00EA69D0">
            <w:pPr>
              <w:pStyle w:val="INDICATORTEXT"/>
              <w:rPr>
                <w:b/>
              </w:rPr>
            </w:pPr>
            <w:r w:rsidRPr="0056762D">
              <w:rPr>
                <w:b/>
              </w:rPr>
              <w:t>ASSESSMENT</w:t>
            </w:r>
          </w:p>
        </w:tc>
      </w:tr>
      <w:tr w:rsidR="00493C72" w:rsidRPr="00367846" w14:paraId="2A9D9DA8" w14:textId="77777777" w:rsidTr="00BE7D50">
        <w:trPr>
          <w:trHeight w:val="454"/>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05A4E613"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w:t>
            </w:r>
            <w:r w:rsidR="00502A77">
              <w:rPr>
                <w:rStyle w:val="IntenseEmphasis"/>
                <w:b/>
                <w:bCs w:val="0"/>
                <w:i w:val="0"/>
                <w:iCs w:val="0"/>
                <w:color w:val="595959"/>
              </w:rPr>
              <w:t>3</w:t>
            </w:r>
          </w:p>
        </w:tc>
        <w:tc>
          <w:tcPr>
            <w:tcW w:w="8145" w:type="dxa"/>
            <w:tcBorders>
              <w:top w:val="single" w:sz="4" w:space="0" w:color="A6A6A6" w:themeColor="background1" w:themeShade="A6"/>
              <w:bottom w:val="single" w:sz="4" w:space="0" w:color="0070C0"/>
              <w:right w:val="single" w:sz="4" w:space="0" w:color="0070C0"/>
            </w:tcBorders>
            <w:shd w:val="clear" w:color="auto" w:fill="auto"/>
          </w:tcPr>
          <w:p w14:paraId="35DCF0A4" w14:textId="77777777" w:rsidR="00502A77" w:rsidRPr="00502A77"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 xml:space="preserve">Maximum score: Three </w:t>
            </w:r>
            <w:r w:rsidRPr="00502A77">
              <w:sym w:font="Wingdings" w:char="F0AB"/>
            </w:r>
          </w:p>
          <w:p w14:paraId="71BD5934" w14:textId="77777777" w:rsidR="00493C72" w:rsidRPr="00E760CB"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The assessment of this indicator is based on your responses to [13.1, 13.2 &amp; 13.3].</w:t>
            </w:r>
          </w:p>
        </w:tc>
      </w:tr>
    </w:tbl>
    <w:p w14:paraId="55A98FAC" w14:textId="77777777" w:rsidR="00BE7D50" w:rsidRDefault="00BE7D50">
      <w:pPr>
        <w:widowControl/>
        <w:autoSpaceDE/>
        <w:autoSpaceDN/>
        <w:adjustRightInd/>
        <w:spacing w:before="0" w:after="0" w:line="240" w:lineRule="auto"/>
        <w:sectPr w:rsidR="00BE7D50" w:rsidSect="00855023">
          <w:headerReference w:type="default" r:id="rId42"/>
          <w:headerReference w:type="first" r:id="rId4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E7D50" w14:paraId="02216064" w14:textId="77777777" w:rsidTr="00EA69D0">
        <w:trPr>
          <w:cnfStyle w:val="100000000000" w:firstRow="1" w:lastRow="0" w:firstColumn="0" w:lastColumn="0" w:oddVBand="0" w:evenVBand="0" w:oddHBand="0" w:evenHBand="0" w:firstRowFirstColumn="0" w:firstRowLastColumn="0" w:lastRowFirstColumn="0" w:lastRowLastColumn="0"/>
        </w:trPr>
        <w:tc>
          <w:tcPr>
            <w:tcW w:w="9129" w:type="dxa"/>
          </w:tcPr>
          <w:p w14:paraId="4E25C5D8" w14:textId="77777777" w:rsidR="00BE7D50" w:rsidRDefault="00BE7D50" w:rsidP="00EA69D0">
            <w:pPr>
              <w:widowControl/>
              <w:autoSpaceDE/>
              <w:autoSpaceDN/>
              <w:adjustRightInd/>
              <w:spacing w:after="0" w:line="240" w:lineRule="auto"/>
              <w:rPr>
                <w:rStyle w:val="IntenseEmphasis"/>
                <w:b/>
                <w:bCs w:val="0"/>
                <w:i w:val="0"/>
                <w:iCs w:val="0"/>
              </w:rPr>
            </w:pPr>
            <w:r>
              <w:lastRenderedPageBreak/>
              <w:t>SECTION</w:t>
            </w:r>
          </w:p>
        </w:tc>
      </w:tr>
      <w:tr w:rsidR="00BE7D50" w14:paraId="0D3042CF" w14:textId="77777777" w:rsidTr="00EA69D0">
        <w:trPr>
          <w:cnfStyle w:val="010000000000" w:firstRow="0" w:lastRow="1" w:firstColumn="0" w:lastColumn="0" w:oddVBand="0" w:evenVBand="0" w:oddHBand="0" w:evenHBand="0" w:firstRowFirstColumn="0" w:firstRowLastColumn="0" w:lastRowFirstColumn="0" w:lastRowLastColumn="0"/>
        </w:trPr>
        <w:tc>
          <w:tcPr>
            <w:tcW w:w="9129" w:type="dxa"/>
          </w:tcPr>
          <w:p w14:paraId="2618118C" w14:textId="77777777" w:rsidR="00BE7D50" w:rsidRPr="008C02AE" w:rsidRDefault="00BE7D50" w:rsidP="00BE7D50">
            <w:pPr>
              <w:pStyle w:val="Heading2"/>
              <w:outlineLvl w:val="1"/>
              <w:rPr>
                <w:rStyle w:val="IntenseEmphasis"/>
                <w:i w:val="0"/>
                <w:iCs w:val="0"/>
                <w:color w:val="008CD0"/>
              </w:rPr>
            </w:pPr>
            <w:bookmarkStart w:id="11" w:name="_Toc368050685"/>
            <w:r>
              <w:t>PIIF Principle 3</w:t>
            </w:r>
            <w:r w:rsidRPr="008C02AE">
              <w:t xml:space="preserve">: </w:t>
            </w:r>
            <w:r w:rsidRPr="00BE7D50">
              <w:t>Fair treatment</w:t>
            </w:r>
            <w:bookmarkEnd w:id="11"/>
            <w:r w:rsidRPr="00BE7D50">
              <w:t xml:space="preserve"> </w:t>
            </w:r>
          </w:p>
        </w:tc>
      </w:tr>
    </w:tbl>
    <w:p w14:paraId="54ED097B" w14:textId="77777777" w:rsidR="00493C72" w:rsidRDefault="00493C72">
      <w:pPr>
        <w:widowControl/>
        <w:autoSpaceDE/>
        <w:autoSpaceDN/>
        <w:adjustRightInd/>
        <w:spacing w:before="0" w:after="0" w:line="240" w:lineRule="auto"/>
        <w:rPr>
          <w:rFonts w:eastAsia="Times New Roman"/>
          <w:b/>
          <w:color w:val="595959"/>
          <w:sz w:val="18"/>
          <w:szCs w:val="18"/>
        </w:rPr>
      </w:pPr>
    </w:p>
    <w:p w14:paraId="67CBF341" w14:textId="77777777" w:rsidR="00D927E8" w:rsidRPr="00D927E8" w:rsidRDefault="00D927E8" w:rsidP="00D927E8">
      <w:pPr>
        <w:pStyle w:val="INDICATORTEXT"/>
        <w:ind w:left="0"/>
        <w:rPr>
          <w:b/>
          <w:i/>
          <w:lang w:eastAsia="en-GB"/>
        </w:rPr>
      </w:pPr>
      <w:r w:rsidRPr="00D927E8">
        <w:rPr>
          <w:b/>
          <w:i/>
          <w:lang w:eastAsia="en-GB"/>
        </w:rPr>
        <w:t>Possible action:</w:t>
      </w:r>
    </w:p>
    <w:p w14:paraId="005469BF" w14:textId="77777777" w:rsidR="00D927E8" w:rsidRDefault="00D927E8" w:rsidP="00D927E8">
      <w:pPr>
        <w:pStyle w:val="INDICATORTEXT"/>
        <w:ind w:left="0"/>
        <w:rPr>
          <w:rFonts w:ascii="Helvetica" w:hAnsi="Helvetica"/>
          <w:b/>
          <w:i/>
          <w:color w:val="333333"/>
          <w:sz w:val="20"/>
        </w:rPr>
      </w:pPr>
      <w:r w:rsidRPr="00D927E8">
        <w:rPr>
          <w:i/>
          <w:lang w:eastAsia="en-GB"/>
        </w:rPr>
        <w:t>Provide financing in an appropriate currency and tenor.</w:t>
      </w:r>
      <w:r w:rsidRPr="009C5624">
        <w:rPr>
          <w:rFonts w:ascii="Helvetica" w:hAnsi="Helvetica"/>
          <w:b/>
          <w:i/>
          <w:color w:val="333333"/>
          <w:sz w:val="20"/>
        </w:rPr>
        <w:t> </w:t>
      </w:r>
    </w:p>
    <w:p w14:paraId="2D89E97C" w14:textId="77777777" w:rsidR="00D927E8" w:rsidRDefault="00D927E8" w:rsidP="00D927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5D1A" w14:paraId="530B739A"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B479B65"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0A8D10D"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BF8F6A2"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0DB884E"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B05D1A" w14:paraId="33D146E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23C71D5"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IFD 14</w:t>
            </w:r>
          </w:p>
        </w:tc>
        <w:tc>
          <w:tcPr>
            <w:tcW w:w="3402" w:type="dxa"/>
          </w:tcPr>
          <w:p w14:paraId="5696B9DD" w14:textId="77777777" w:rsidR="00B05D1A" w:rsidRPr="00356CDA"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862C980" w14:textId="77777777" w:rsidR="00B05D1A" w:rsidRPr="00A57E01"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7F29094"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56DCDDC" w14:textId="77777777" w:rsidR="00D927E8" w:rsidRDefault="00D927E8" w:rsidP="00B05D1A">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B05D1A" w14:paraId="6BBCDE7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255E51AC" w14:textId="77777777" w:rsidR="00B05D1A" w:rsidRPr="00903B63" w:rsidRDefault="00B05D1A"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6855E1">
              <w:rPr>
                <w:rStyle w:val="IntenseEmphasis"/>
                <w:i w:val="0"/>
                <w:color w:val="FFFFFF" w:themeColor="background1"/>
              </w:rPr>
              <w:t>4</w:t>
            </w:r>
          </w:p>
        </w:tc>
        <w:tc>
          <w:tcPr>
            <w:tcW w:w="8121" w:type="dxa"/>
            <w:gridSpan w:val="2"/>
            <w:tcBorders>
              <w:top w:val="single" w:sz="4" w:space="0" w:color="0070C0"/>
              <w:bottom w:val="single" w:sz="4" w:space="0" w:color="0070C0"/>
              <w:right w:val="single" w:sz="4" w:space="0" w:color="0070C0"/>
            </w:tcBorders>
            <w:shd w:val="clear" w:color="auto" w:fill="0070C0"/>
          </w:tcPr>
          <w:p w14:paraId="465C1E8C" w14:textId="77777777" w:rsidR="00B05D1A" w:rsidRPr="00903B63" w:rsidRDefault="00B05D1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5D1A" w14:paraId="5B6ED8A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4133E3B"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w:t>
            </w:r>
            <w:r>
              <w:rPr>
                <w:rStyle w:val="IntenseEmphasis"/>
                <w:b/>
                <w:bCs w:val="0"/>
                <w:i w:val="0"/>
                <w:iCs w:val="0"/>
                <w:color w:val="595959"/>
              </w:rPr>
              <w:t>.1</w:t>
            </w:r>
          </w:p>
        </w:tc>
        <w:tc>
          <w:tcPr>
            <w:tcW w:w="8121" w:type="dxa"/>
            <w:gridSpan w:val="2"/>
            <w:tcBorders>
              <w:top w:val="single" w:sz="4" w:space="0" w:color="0070C0"/>
              <w:right w:val="single" w:sz="4" w:space="0" w:color="0070C0"/>
            </w:tcBorders>
            <w:shd w:val="clear" w:color="auto" w:fill="DAEEF3" w:themeFill="accent5" w:themeFillTint="33"/>
          </w:tcPr>
          <w:p w14:paraId="5D3FE214" w14:textId="77777777" w:rsidR="00B05D1A" w:rsidRPr="00EF33D2" w:rsidRDefault="00567807" w:rsidP="00567807">
            <w:pPr>
              <w:pStyle w:val="INDICATORTEXT"/>
              <w:cnfStyle w:val="000000100000" w:firstRow="0" w:lastRow="0" w:firstColumn="0" w:lastColumn="0" w:oddVBand="0" w:evenVBand="0" w:oddHBand="1" w:evenHBand="0" w:firstRowFirstColumn="0" w:firstRowLastColumn="0" w:lastRowFirstColumn="0" w:lastRowLastColumn="0"/>
            </w:pPr>
            <w:r w:rsidRPr="001C2E62">
              <w:t>In relation to your direct portfolio in debt</w:t>
            </w:r>
            <w:r>
              <w:t>, i</w:t>
            </w:r>
            <w:r w:rsidR="006855E1" w:rsidRPr="006855E1">
              <w:t>ndicate</w:t>
            </w:r>
            <w:r>
              <w:t xml:space="preserve"> </w:t>
            </w:r>
            <w:r w:rsidR="006855E1" w:rsidRPr="006855E1">
              <w:t>if you provide investment in local currency.</w:t>
            </w:r>
          </w:p>
        </w:tc>
      </w:tr>
      <w:tr w:rsidR="00B05D1A" w14:paraId="703EEBD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60EBEE3D" w14:textId="77777777" w:rsidR="00B05D1A" w:rsidRDefault="00B05D1A"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A3970A" w14:textId="77777777" w:rsidR="00B05D1A" w:rsidRPr="005308EE"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497F8DB5" w14:textId="77777777" w:rsidR="00B05D1A" w:rsidRPr="00B734A4"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B05D1A" w14:paraId="53328D76"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6D5CD08" w14:textId="77777777" w:rsidR="00B05D1A" w:rsidRDefault="006855E1" w:rsidP="00EA69D0">
            <w:pPr>
              <w:pStyle w:val="INDICATORNUMBER"/>
              <w:rPr>
                <w:rStyle w:val="IntenseEmphasis"/>
                <w:b/>
                <w:bCs w:val="0"/>
                <w:i w:val="0"/>
                <w:iCs w:val="0"/>
                <w:color w:val="595959"/>
              </w:rPr>
            </w:pPr>
            <w:r>
              <w:rPr>
                <w:rStyle w:val="IntenseEmphasis"/>
                <w:b/>
                <w:bCs w:val="0"/>
                <w:i w:val="0"/>
                <w:iCs w:val="0"/>
                <w:color w:val="595959"/>
              </w:rPr>
              <w:t>IFD 14</w:t>
            </w:r>
            <w:r w:rsidR="00B05D1A">
              <w:rPr>
                <w:rStyle w:val="IntenseEmphasis"/>
                <w:b/>
                <w:bCs w:val="0"/>
                <w:i w:val="0"/>
                <w:iCs w:val="0"/>
                <w:color w:val="595959"/>
              </w:rPr>
              <w:t>.2</w:t>
            </w:r>
          </w:p>
        </w:tc>
        <w:tc>
          <w:tcPr>
            <w:tcW w:w="8121" w:type="dxa"/>
            <w:gridSpan w:val="2"/>
            <w:tcBorders>
              <w:top w:val="single" w:sz="4" w:space="0" w:color="0070C0"/>
              <w:right w:val="single" w:sz="4" w:space="0" w:color="0070C0"/>
            </w:tcBorders>
            <w:shd w:val="clear" w:color="auto" w:fill="DAEEF3" w:themeFill="accent5" w:themeFillTint="33"/>
          </w:tcPr>
          <w:p w14:paraId="4788FC29" w14:textId="77777777" w:rsidR="00B05D1A" w:rsidRDefault="006855E1" w:rsidP="006855E1">
            <w:pPr>
              <w:pStyle w:val="INDICATORTEXT"/>
              <w:cnfStyle w:val="000000100000" w:firstRow="0" w:lastRow="0" w:firstColumn="0" w:lastColumn="0" w:oddVBand="0" w:evenVBand="0" w:oddHBand="1" w:evenHBand="0" w:firstRowFirstColumn="0" w:firstRowLastColumn="0" w:lastRowFirstColumn="0" w:lastRowLastColumn="0"/>
            </w:pPr>
            <w:r w:rsidRPr="006855E1">
              <w:t xml:space="preserve">Indicate what percentage of your direct portfolio in debt is invested in the investee’s local currency. </w:t>
            </w:r>
          </w:p>
        </w:tc>
      </w:tr>
      <w:tr w:rsidR="006855E1" w14:paraId="71FA474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AFE5E" w14:textId="77777777" w:rsidR="006855E1" w:rsidRDefault="006855E1"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uto"/>
          </w:tcPr>
          <w:p w14:paraId="4D663632" w14:textId="77777777" w:rsidR="006855E1" w:rsidRPr="00B734A4" w:rsidRDefault="00A0088B"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B05D1A" w14:paraId="2D63B53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0B7C81A"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4.3</w:t>
            </w:r>
          </w:p>
        </w:tc>
        <w:tc>
          <w:tcPr>
            <w:tcW w:w="8121" w:type="dxa"/>
            <w:gridSpan w:val="2"/>
            <w:tcBorders>
              <w:top w:val="single" w:sz="4" w:space="0" w:color="0070C0"/>
              <w:right w:val="single" w:sz="4" w:space="0" w:color="0070C0"/>
            </w:tcBorders>
            <w:shd w:val="clear" w:color="auto" w:fill="DAEEF3" w:themeFill="accent5" w:themeFillTint="33"/>
          </w:tcPr>
          <w:p w14:paraId="04F7D573" w14:textId="77777777" w:rsidR="00B05D1A" w:rsidRPr="001C0916" w:rsidRDefault="00B05D1A"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1328112" w14:textId="77777777" w:rsidR="00B05D1A" w:rsidRPr="003939E2" w:rsidRDefault="00B05D1A"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05D1A" w14:paraId="45FF3B10"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D1F661B" w14:textId="77777777" w:rsidR="00B05D1A" w:rsidRDefault="00B05D1A"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09FF919B" w14:textId="77777777" w:rsidR="00B05D1A" w:rsidRPr="00641017" w:rsidRDefault="00B05D1A"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2FFC14AA" w14:textId="77777777" w:rsidR="00D927E8" w:rsidRDefault="00D927E8" w:rsidP="00BA05AA">
      <w:pPr>
        <w:pStyle w:val="INDICATORNUMBER"/>
      </w:pPr>
    </w:p>
    <w:tbl>
      <w:tblPr>
        <w:tblStyle w:val="SubSectionIndicatorTableMANDATORY"/>
        <w:tblW w:w="9214" w:type="dxa"/>
        <w:tblInd w:w="5" w:type="dxa"/>
        <w:tblLook w:val="04A0" w:firstRow="1" w:lastRow="0" w:firstColumn="1" w:lastColumn="0" w:noHBand="0" w:noVBand="1"/>
      </w:tblPr>
      <w:tblGrid>
        <w:gridCol w:w="1069"/>
        <w:gridCol w:w="8145"/>
      </w:tblGrid>
      <w:tr w:rsidR="00BA05AA" w:rsidRPr="00DC20FA" w14:paraId="7846CC23" w14:textId="77777777" w:rsidTr="006C71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388C8A9C" w14:textId="77777777" w:rsidR="00BA05AA" w:rsidRPr="00DC20FA" w:rsidRDefault="00BA05AA"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14</w:t>
            </w:r>
          </w:p>
        </w:tc>
        <w:tc>
          <w:tcPr>
            <w:tcW w:w="8145" w:type="dxa"/>
            <w:tcBorders>
              <w:top w:val="single" w:sz="4" w:space="0" w:color="0082C8"/>
              <w:bottom w:val="single" w:sz="4" w:space="0" w:color="7F7F7F" w:themeColor="text1" w:themeTint="80"/>
              <w:right w:val="single" w:sz="4" w:space="0" w:color="0070C0"/>
            </w:tcBorders>
          </w:tcPr>
          <w:p w14:paraId="67038D20" w14:textId="77777777" w:rsidR="00BA05AA" w:rsidRPr="00DC20FA" w:rsidRDefault="00BA05A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A05AA" w:rsidRPr="00B13F96" w14:paraId="79DDB0E0" w14:textId="77777777" w:rsidTr="006C71D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1584B713" w14:textId="77777777" w:rsidR="00BA05AA" w:rsidRPr="000D72DF" w:rsidRDefault="00BA05AA" w:rsidP="00EA69D0">
            <w:pPr>
              <w:pStyle w:val="INDICATORNUMBER"/>
              <w:rPr>
                <w:rStyle w:val="IntenseEmphasis"/>
                <w:b/>
                <w:bCs w:val="0"/>
                <w:i w:val="0"/>
                <w:iCs w:val="0"/>
              </w:rPr>
            </w:pPr>
            <w:r>
              <w:rPr>
                <w:rStyle w:val="IntenseEmphasis"/>
                <w:b/>
                <w:bCs w:val="0"/>
                <w:i w:val="0"/>
                <w:iCs w:val="0"/>
                <w:color w:val="595959"/>
              </w:rPr>
              <w:t>IFD 14</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34C85AE9" w14:textId="77777777" w:rsidR="00BA05AA" w:rsidRPr="00B13F96"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rsidRPr="00BA05AA">
              <w:t>This indicator is only applicable if you have direct debt investments.</w:t>
            </w:r>
          </w:p>
        </w:tc>
      </w:tr>
      <w:tr w:rsidR="00BA05AA" w:rsidRPr="00B13F96" w14:paraId="0825C798" w14:textId="77777777" w:rsidTr="006C71D0">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nil"/>
            </w:tcBorders>
            <w:vAlign w:val="top"/>
          </w:tcPr>
          <w:p w14:paraId="123AD428"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14.2</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DB2557E" w14:textId="77777777" w:rsidR="00BA05AA" w:rsidRPr="00BA05AA" w:rsidRDefault="00BA05AA" w:rsidP="00EA69D0">
            <w:pPr>
              <w:pStyle w:val="INDICATORTEXT"/>
              <w:cnfStyle w:val="000000000000" w:firstRow="0" w:lastRow="0" w:firstColumn="0" w:lastColumn="0" w:oddVBand="0" w:evenVBand="0" w:oddHBand="0" w:evenHBand="0" w:firstRowFirstColumn="0" w:firstRowLastColumn="0" w:lastRowFirstColumn="0" w:lastRowLastColumn="0"/>
            </w:pPr>
            <w:r w:rsidRPr="00BA05AA">
              <w:t>IFD 14.2 is based on MIV Disclosure Guideline 2.2.2.7.</w:t>
            </w:r>
          </w:p>
        </w:tc>
      </w:tr>
      <w:tr w:rsidR="00BA05AA" w:rsidRPr="00B13F96" w14:paraId="706F22C7" w14:textId="77777777" w:rsidTr="006C71D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tcBorders>
            <w:vAlign w:val="top"/>
          </w:tcPr>
          <w:p w14:paraId="06007ABA"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14.3</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04B3E00" w14:textId="77777777" w:rsidR="00BA05AA" w:rsidRPr="00BA05AA"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t>F</w:t>
            </w:r>
            <w:r w:rsidRPr="00BA05AA">
              <w:t>or example, if you do not provide loans in foreign currency, you may wish to describe whether you take any measures to help your investees in managing the foreign exchange rate.</w:t>
            </w:r>
          </w:p>
        </w:tc>
      </w:tr>
      <w:tr w:rsidR="004F73B1" w:rsidRPr="00B13F96" w14:paraId="3BC541D7" w14:textId="77777777" w:rsidTr="00E64131">
        <w:trPr>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right w:val="single" w:sz="4" w:space="0" w:color="0070C0"/>
            </w:tcBorders>
            <w:vAlign w:val="top"/>
          </w:tcPr>
          <w:p w14:paraId="72B6ED35" w14:textId="77777777" w:rsidR="004F73B1" w:rsidRPr="00CF0D90" w:rsidRDefault="004F73B1" w:rsidP="00EA69D0">
            <w:pPr>
              <w:pStyle w:val="INDICATORTEXT"/>
              <w:rPr>
                <w:b/>
              </w:rPr>
            </w:pPr>
            <w:r w:rsidRPr="00151E4B">
              <w:rPr>
                <w:b/>
              </w:rPr>
              <w:t>LOGIC</w:t>
            </w:r>
          </w:p>
        </w:tc>
      </w:tr>
      <w:tr w:rsidR="004F73B1" w:rsidRPr="00B13F96" w14:paraId="491D0493" w14:textId="77777777" w:rsidTr="006C71D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tcBorders>
            <w:vAlign w:val="top"/>
          </w:tcPr>
          <w:p w14:paraId="48D82F77" w14:textId="77777777" w:rsidR="004F73B1" w:rsidRDefault="004F73B1" w:rsidP="00EA69D0">
            <w:pPr>
              <w:pStyle w:val="INDICATORNUMBER"/>
              <w:rPr>
                <w:rStyle w:val="IntenseEmphasis"/>
                <w:b/>
                <w:bCs w:val="0"/>
                <w:i w:val="0"/>
                <w:iCs w:val="0"/>
                <w:color w:val="595959"/>
              </w:rPr>
            </w:pPr>
            <w:r>
              <w:rPr>
                <w:rStyle w:val="IntenseEmphasis"/>
                <w:b/>
                <w:bCs w:val="0"/>
                <w:i w:val="0"/>
                <w:iCs w:val="0"/>
                <w:color w:val="595959"/>
              </w:rPr>
              <w:t>IFD 14</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4AE1DA9" w14:textId="77777777" w:rsidR="004F73B1" w:rsidRDefault="00DD7131" w:rsidP="00DD7131">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debt in [04]. </w:t>
            </w:r>
          </w:p>
          <w:p w14:paraId="06E00504" w14:textId="77777777" w:rsidR="00FB0C11" w:rsidRDefault="00FB0C11" w:rsidP="001905C1">
            <w:pPr>
              <w:pStyle w:val="INDICATORTEXT"/>
              <w:cnfStyle w:val="000000100000" w:firstRow="0" w:lastRow="0" w:firstColumn="0" w:lastColumn="0" w:oddVBand="0" w:evenVBand="0" w:oddHBand="1" w:evenHBand="0" w:firstRowFirstColumn="0" w:firstRowLastColumn="0" w:lastRowFirstColumn="0" w:lastRowLastColumn="0"/>
            </w:pPr>
            <w:r>
              <w:rPr>
                <w:bCs/>
                <w:szCs w:val="18"/>
              </w:rPr>
              <w:t>Within this indicator,</w:t>
            </w:r>
            <w:r w:rsidRPr="007E03EF" w:rsidDel="00FB24E7">
              <w:rPr>
                <w:bCs/>
                <w:szCs w:val="18"/>
              </w:rPr>
              <w:t xml:space="preserve"> </w:t>
            </w:r>
            <w:r>
              <w:rPr>
                <w:bCs/>
                <w:szCs w:val="18"/>
              </w:rPr>
              <w:t>[14.2</w:t>
            </w:r>
            <w:r w:rsidRPr="007E03EF">
              <w:rPr>
                <w:bCs/>
                <w:szCs w:val="18"/>
              </w:rPr>
              <w:t>] will be appli</w:t>
            </w:r>
            <w:r>
              <w:rPr>
                <w:bCs/>
                <w:szCs w:val="18"/>
              </w:rPr>
              <w:t xml:space="preserve">cable if you report </w:t>
            </w:r>
            <w:r w:rsidR="001905C1">
              <w:rPr>
                <w:bCs/>
                <w:szCs w:val="18"/>
              </w:rPr>
              <w:t>‘</w:t>
            </w:r>
            <w:r>
              <w:rPr>
                <w:bCs/>
                <w:szCs w:val="18"/>
              </w:rPr>
              <w:t>Yes</w:t>
            </w:r>
            <w:r w:rsidR="001905C1">
              <w:rPr>
                <w:bCs/>
                <w:szCs w:val="18"/>
              </w:rPr>
              <w:t>’</w:t>
            </w:r>
            <w:r>
              <w:rPr>
                <w:bCs/>
                <w:szCs w:val="18"/>
              </w:rPr>
              <w:t xml:space="preserve"> to [14.1</w:t>
            </w:r>
            <w:r w:rsidRPr="007E03EF">
              <w:rPr>
                <w:bCs/>
                <w:szCs w:val="18"/>
              </w:rPr>
              <w:t>]</w:t>
            </w:r>
            <w:r>
              <w:rPr>
                <w:bCs/>
                <w:szCs w:val="18"/>
              </w:rPr>
              <w:t xml:space="preserve">. </w:t>
            </w:r>
          </w:p>
        </w:tc>
      </w:tr>
      <w:tr w:rsidR="00BA05AA" w:rsidRPr="00367846" w14:paraId="4BB0D2B4" w14:textId="77777777" w:rsidTr="006C71D0">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640A5BC6" w14:textId="77777777" w:rsidR="00BA05AA" w:rsidRPr="0056762D" w:rsidRDefault="00BA05AA" w:rsidP="00EA69D0">
            <w:pPr>
              <w:pStyle w:val="INDICATORTEXT"/>
              <w:rPr>
                <w:b/>
              </w:rPr>
            </w:pPr>
            <w:r w:rsidRPr="0056762D">
              <w:rPr>
                <w:b/>
              </w:rPr>
              <w:t>ASSESSMENT</w:t>
            </w:r>
          </w:p>
        </w:tc>
      </w:tr>
      <w:tr w:rsidR="00BA05AA" w:rsidRPr="00367846" w14:paraId="7FD8E623" w14:textId="77777777" w:rsidTr="006C71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0471CE5D"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w:t>
            </w:r>
          </w:p>
        </w:tc>
        <w:tc>
          <w:tcPr>
            <w:tcW w:w="8145" w:type="dxa"/>
            <w:tcBorders>
              <w:top w:val="single" w:sz="4" w:space="0" w:color="A6A6A6" w:themeColor="background1" w:themeShade="A6"/>
              <w:bottom w:val="single" w:sz="4" w:space="0" w:color="0070C0"/>
              <w:right w:val="single" w:sz="4" w:space="0" w:color="0070C0"/>
            </w:tcBorders>
            <w:shd w:val="clear" w:color="auto" w:fill="auto"/>
          </w:tcPr>
          <w:p w14:paraId="691FD4E3" w14:textId="77777777" w:rsidR="00BA05AA" w:rsidRPr="00BA05AA"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 xml:space="preserve">Maximum score: Three </w:t>
            </w:r>
            <w:r w:rsidRPr="00BA05AA">
              <w:sym w:font="Wingdings" w:char="F0AB"/>
            </w:r>
          </w:p>
          <w:p w14:paraId="59FEAF60" w14:textId="77777777" w:rsidR="00BA05AA" w:rsidRPr="00E760CB"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The assessment of this indicator is based on your responses to [14.1 &amp; 14.2].</w:t>
            </w:r>
          </w:p>
        </w:tc>
      </w:tr>
    </w:tbl>
    <w:p w14:paraId="54D089EF" w14:textId="77777777" w:rsidR="00D927E8" w:rsidRDefault="00D927E8" w:rsidP="00D927E8">
      <w:pPr>
        <w:pStyle w:val="INDICATORTEXT"/>
        <w:ind w:left="0"/>
        <w:rPr>
          <w:rFonts w:ascii="Helvetica" w:hAnsi="Helvetica"/>
          <w:b/>
          <w:i/>
          <w:color w:val="333333"/>
          <w:sz w:val="20"/>
        </w:rPr>
      </w:pPr>
    </w:p>
    <w:p w14:paraId="666B10B8" w14:textId="77777777" w:rsidR="00BE7D50" w:rsidRDefault="00BE7D50" w:rsidP="00D927E8">
      <w:pPr>
        <w:pStyle w:val="INDICATORTEXT"/>
        <w:ind w:left="0"/>
        <w:rPr>
          <w:b/>
          <w:szCs w:val="18"/>
        </w:rPr>
      </w:pPr>
      <w:r>
        <w:br w:type="page"/>
      </w:r>
    </w:p>
    <w:p w14:paraId="04D8BC99" w14:textId="77777777" w:rsidR="00C43C5B" w:rsidRPr="00C43C5B" w:rsidRDefault="00C43C5B" w:rsidP="00C43C5B">
      <w:pPr>
        <w:pStyle w:val="INDICATORTEXT"/>
        <w:ind w:left="0"/>
        <w:rPr>
          <w:b/>
          <w:i/>
          <w:lang w:eastAsia="en-GB"/>
        </w:rPr>
      </w:pPr>
      <w:r w:rsidRPr="00C43C5B">
        <w:rPr>
          <w:b/>
          <w:i/>
          <w:lang w:eastAsia="en-GB"/>
        </w:rPr>
        <w:lastRenderedPageBreak/>
        <w:t>Possible action:</w:t>
      </w:r>
    </w:p>
    <w:p w14:paraId="15DEF1C3" w14:textId="77777777" w:rsidR="00C43C5B" w:rsidRPr="00C43C5B" w:rsidRDefault="00C43C5B" w:rsidP="00C43C5B">
      <w:pPr>
        <w:pStyle w:val="INDICATORTEXT"/>
        <w:ind w:left="0"/>
        <w:rPr>
          <w:i/>
          <w:lang w:eastAsia="en-GB"/>
        </w:rPr>
      </w:pPr>
      <w:r w:rsidRPr="00C43C5B">
        <w:rPr>
          <w:i/>
          <w:lang w:eastAsia="en-GB"/>
        </w:rPr>
        <w:t>Provide financing in an appropriate currency and tenor. </w:t>
      </w:r>
    </w:p>
    <w:p w14:paraId="136AF40D" w14:textId="77777777" w:rsidR="00C43C5B" w:rsidRPr="00C43C5B" w:rsidRDefault="00C43C5B" w:rsidP="00C43C5B">
      <w:pPr>
        <w:pStyle w:val="INDICATORTEXT"/>
        <w:ind w:left="0"/>
        <w:rPr>
          <w:i/>
          <w:lang w:eastAsia="en-GB"/>
        </w:rPr>
      </w:pPr>
      <w:r w:rsidRPr="00C43C5B">
        <w:rPr>
          <w:i/>
          <w:lang w:eastAsia="en-GB"/>
        </w:rPr>
        <w:t>Actively support the building of a diversified funding base. </w:t>
      </w:r>
    </w:p>
    <w:p w14:paraId="46C00F81" w14:textId="77777777" w:rsidR="00C43C5B" w:rsidRDefault="00C43C5B" w:rsidP="00C43C5B">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43C5B" w14:paraId="7F6E92CB"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9D785F"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B5EC011"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66009E2"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3280C7E"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C43C5B" w14:paraId="0B86B39F"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3C54F3"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IFD 1</w:t>
            </w:r>
            <w:r w:rsidR="001C2E62">
              <w:rPr>
                <w:rStyle w:val="IntenseEmphasis"/>
                <w:i w:val="0"/>
                <w:color w:val="FFFFFF" w:themeColor="background1"/>
              </w:rPr>
              <w:t>5</w:t>
            </w:r>
          </w:p>
        </w:tc>
        <w:tc>
          <w:tcPr>
            <w:tcW w:w="3402" w:type="dxa"/>
          </w:tcPr>
          <w:p w14:paraId="76613AF0" w14:textId="77777777" w:rsidR="00C43C5B" w:rsidRPr="00356CDA" w:rsidRDefault="00C43C5B"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B67372A" w14:textId="77777777" w:rsidR="00C43C5B" w:rsidRPr="00A57E01" w:rsidRDefault="001C2E6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FDB3C20"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159C61D" w14:textId="77777777" w:rsidR="00C43C5B" w:rsidRPr="009C5624" w:rsidRDefault="00C43C5B" w:rsidP="00C43C5B">
      <w:pPr>
        <w:pStyle w:val="INDICATORNUMBER"/>
      </w:pPr>
    </w:p>
    <w:tbl>
      <w:tblPr>
        <w:tblStyle w:val="SubSectionIndicatorTableVOLUNTARY"/>
        <w:tblW w:w="9214" w:type="dxa"/>
        <w:tblInd w:w="5" w:type="dxa"/>
        <w:tblLook w:val="04A0" w:firstRow="1" w:lastRow="0" w:firstColumn="1" w:lastColumn="0" w:noHBand="0" w:noVBand="1"/>
      </w:tblPr>
      <w:tblGrid>
        <w:gridCol w:w="1093"/>
        <w:gridCol w:w="3443"/>
        <w:gridCol w:w="617"/>
        <w:gridCol w:w="4061"/>
      </w:tblGrid>
      <w:tr w:rsidR="001C2E62" w14:paraId="40F7B94E"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237789" w14:textId="77777777" w:rsidR="001C2E62" w:rsidRPr="00903B63" w:rsidRDefault="001C2E6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15</w:t>
            </w:r>
          </w:p>
        </w:tc>
        <w:tc>
          <w:tcPr>
            <w:tcW w:w="8121" w:type="dxa"/>
            <w:gridSpan w:val="3"/>
            <w:tcBorders>
              <w:top w:val="single" w:sz="4" w:space="0" w:color="0070C0"/>
              <w:bottom w:val="single" w:sz="4" w:space="0" w:color="0070C0"/>
              <w:right w:val="single" w:sz="4" w:space="0" w:color="0070C0"/>
            </w:tcBorders>
            <w:shd w:val="clear" w:color="auto" w:fill="0070C0"/>
          </w:tcPr>
          <w:p w14:paraId="5719D961" w14:textId="77777777" w:rsidR="001C2E62" w:rsidRPr="00903B63" w:rsidRDefault="001C2E6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F6E" w14:paraId="6BF9CC87"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BBFC05E" w14:textId="77777777" w:rsidR="006F1F6E" w:rsidRDefault="006F1F6E" w:rsidP="00EA69D0">
            <w:pPr>
              <w:pStyle w:val="INDICATORNUMBER"/>
              <w:rPr>
                <w:rStyle w:val="IntenseEmphasis"/>
                <w:b/>
                <w:bCs w:val="0"/>
                <w:i w:val="0"/>
                <w:iCs w:val="0"/>
                <w:color w:val="595959"/>
              </w:rPr>
            </w:pPr>
            <w:r>
              <w:rPr>
                <w:rStyle w:val="IntenseEmphasis"/>
                <w:b/>
                <w:bCs w:val="0"/>
                <w:i w:val="0"/>
                <w:iCs w:val="0"/>
                <w:color w:val="595959"/>
              </w:rPr>
              <w:t>IFD 15.1</w:t>
            </w:r>
          </w:p>
        </w:tc>
        <w:tc>
          <w:tcPr>
            <w:tcW w:w="8121" w:type="dxa"/>
            <w:gridSpan w:val="3"/>
            <w:tcBorders>
              <w:top w:val="single" w:sz="4" w:space="0" w:color="0070C0"/>
              <w:right w:val="single" w:sz="4" w:space="0" w:color="0070C0"/>
            </w:tcBorders>
            <w:shd w:val="clear" w:color="auto" w:fill="DAEEF3" w:themeFill="accent5" w:themeFillTint="33"/>
          </w:tcPr>
          <w:p w14:paraId="11A0F45B" w14:textId="77777777" w:rsidR="006F1F6E" w:rsidRPr="00EF33D2" w:rsidRDefault="006F1F6E" w:rsidP="00567807">
            <w:pPr>
              <w:pStyle w:val="INDICATORTEXT"/>
              <w:cnfStyle w:val="000000100000" w:firstRow="0" w:lastRow="0" w:firstColumn="0" w:lastColumn="0" w:oddVBand="0" w:evenVBand="0" w:oddHBand="1" w:evenHBand="0" w:firstRowFirstColumn="0" w:firstRowLastColumn="0" w:lastRowFirstColumn="0" w:lastRowLastColumn="0"/>
            </w:pPr>
            <w:r w:rsidRPr="001C2E62">
              <w:t>In relation to your direct portfolio in debt, indicate what percentage have a maturity (from the point of investment) of the specified duration:</w:t>
            </w:r>
          </w:p>
        </w:tc>
      </w:tr>
      <w:tr w:rsidR="006F1F6E" w14:paraId="3AACC806"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79AC386" w14:textId="77777777" w:rsidR="006F1F6E" w:rsidRDefault="006F1F6E" w:rsidP="00EA69D0">
            <w:pPr>
              <w:pStyle w:val="INDICATORNUMBER"/>
              <w:rPr>
                <w:rStyle w:val="IntenseEmphasis"/>
                <w:b/>
                <w:bCs w:val="0"/>
                <w:i w:val="0"/>
                <w:iCs w:val="0"/>
                <w:color w:val="595959"/>
              </w:rPr>
            </w:pPr>
          </w:p>
        </w:tc>
        <w:tc>
          <w:tcPr>
            <w:tcW w:w="3443" w:type="dxa"/>
            <w:tcBorders>
              <w:top w:val="nil"/>
              <w:bottom w:val="single" w:sz="4" w:space="0" w:color="A6A6A6" w:themeColor="background1" w:themeShade="A6"/>
              <w:right w:val="single" w:sz="4" w:space="0" w:color="A6A6A6" w:themeColor="background1" w:themeShade="A6"/>
            </w:tcBorders>
            <w:shd w:val="clear" w:color="auto" w:fill="auto"/>
          </w:tcPr>
          <w:p w14:paraId="3C1FA5FB" w14:textId="77777777" w:rsidR="006F1F6E" w:rsidRPr="005308EE" w:rsidRDefault="006F1F6E" w:rsidP="00BB70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tc>
        <w:tc>
          <w:tcPr>
            <w:tcW w:w="4678" w:type="dxa"/>
            <w:gridSpan w:val="2"/>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C846368" w14:textId="77777777"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6F1F6E" w:rsidRPr="006F1F6E">
              <w:rPr>
                <w:b/>
              </w:rPr>
              <w:t xml:space="preserve"> </w:t>
            </w:r>
          </w:p>
          <w:p w14:paraId="3F1F360C" w14:textId="77777777" w:rsidR="006F1F6E" w:rsidRPr="00B734A4" w:rsidRDefault="005E67F5" w:rsidP="006F1F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516E9366"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F535D4"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232E86" w14:textId="77777777" w:rsidR="006F1F6E" w:rsidRPr="005B4C52" w:rsidRDefault="006F1F6E" w:rsidP="00BB7098">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Pr="00BB7098">
              <w:t>13 to 24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3D4FDC6" w14:textId="77777777"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6F1F6E" w:rsidRPr="006F1F6E">
              <w:rPr>
                <w:b/>
              </w:rPr>
              <w:t xml:space="preserve"> </w:t>
            </w:r>
          </w:p>
          <w:p w14:paraId="4F6CB5B8"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0D04DDC0"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0D26F1"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19A65A" w14:textId="77777777" w:rsidR="006F1F6E" w:rsidRPr="005B4C52" w:rsidRDefault="006F1F6E" w:rsidP="00BB709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EF9E50" w14:textId="77777777"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6F1F6E" w:rsidRPr="006F1F6E">
              <w:rPr>
                <w:b/>
              </w:rPr>
              <w:t xml:space="preserve"> </w:t>
            </w:r>
          </w:p>
          <w:p w14:paraId="7246D5D4" w14:textId="77777777" w:rsidR="006F1F6E" w:rsidRPr="00903B63" w:rsidRDefault="005E67F5" w:rsidP="006F1F6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7ECFE01A"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36F245FD"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008FFB" w14:textId="77777777" w:rsidR="006F1F6E" w:rsidRPr="005B4C52" w:rsidRDefault="006F1F6E" w:rsidP="00BB7098">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Pr="00BB7098">
              <w:t>Over 60 months</w:t>
            </w:r>
          </w:p>
        </w:tc>
        <w:tc>
          <w:tcPr>
            <w:tcW w:w="4678"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763025A" w14:textId="77777777"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p>
          <w:p w14:paraId="14EC7DEF"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1C2E62" w14:paraId="256537F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F8EE0B7" w14:textId="77777777" w:rsidR="001C2E62" w:rsidRDefault="001C2E62" w:rsidP="00EA69D0">
            <w:pPr>
              <w:pStyle w:val="INDICATORNUMBER"/>
              <w:rPr>
                <w:rStyle w:val="IntenseEmphasis"/>
                <w:b/>
                <w:bCs w:val="0"/>
                <w:i w:val="0"/>
                <w:iCs w:val="0"/>
                <w:color w:val="595959"/>
              </w:rPr>
            </w:pPr>
            <w:r>
              <w:rPr>
                <w:rStyle w:val="IntenseEmphasis"/>
                <w:b/>
                <w:bCs w:val="0"/>
                <w:i w:val="0"/>
                <w:iCs w:val="0"/>
                <w:color w:val="595959"/>
              </w:rPr>
              <w:t>IFD 1</w:t>
            </w:r>
            <w:r w:rsidR="00F7747E">
              <w:rPr>
                <w:rStyle w:val="IntenseEmphasis"/>
                <w:b/>
                <w:bCs w:val="0"/>
                <w:i w:val="0"/>
                <w:iCs w:val="0"/>
                <w:color w:val="595959"/>
              </w:rPr>
              <w:t>5</w:t>
            </w:r>
            <w:r>
              <w:rPr>
                <w:rStyle w:val="IntenseEmphasis"/>
                <w:b/>
                <w:bCs w:val="0"/>
                <w:i w:val="0"/>
                <w:iCs w:val="0"/>
                <w:color w:val="595959"/>
              </w:rPr>
              <w:t>.2</w:t>
            </w:r>
          </w:p>
        </w:tc>
        <w:tc>
          <w:tcPr>
            <w:tcW w:w="8121" w:type="dxa"/>
            <w:gridSpan w:val="3"/>
            <w:tcBorders>
              <w:top w:val="single" w:sz="4" w:space="0" w:color="0070C0"/>
              <w:bottom w:val="nil"/>
              <w:right w:val="single" w:sz="4" w:space="0" w:color="0070C0"/>
            </w:tcBorders>
            <w:shd w:val="clear" w:color="auto" w:fill="DAEEF3" w:themeFill="accent5" w:themeFillTint="33"/>
          </w:tcPr>
          <w:p w14:paraId="3D9650F4" w14:textId="77777777" w:rsidR="001C2E62"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F7747E">
              <w:t>Indicate if you have a set limit regarding the maximum fixed income investment exposure of the investees in which you invest.</w:t>
            </w:r>
          </w:p>
          <w:p w14:paraId="529BDA83" w14:textId="77777777" w:rsidR="00F7747E"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F7747E" w14:paraId="6E4CE2B8" w14:textId="77777777" w:rsidTr="00F774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B78CDD9" w14:textId="77777777" w:rsidR="00F7747E" w:rsidRDefault="00F7747E" w:rsidP="00EA69D0">
            <w:pPr>
              <w:pStyle w:val="INDICATORNUMBER"/>
              <w:rPr>
                <w:rStyle w:val="IntenseEmphasis"/>
                <w:b/>
                <w:bCs w:val="0"/>
                <w:i w:val="0"/>
                <w:iCs w:val="0"/>
                <w:color w:val="595959"/>
              </w:rPr>
            </w:pPr>
          </w:p>
        </w:tc>
        <w:tc>
          <w:tcPr>
            <w:tcW w:w="4060" w:type="dxa"/>
            <w:gridSpan w:val="2"/>
            <w:tcBorders>
              <w:top w:val="nil"/>
              <w:right w:val="single" w:sz="4" w:space="0" w:color="A6A6A6" w:themeColor="background1" w:themeShade="A6"/>
            </w:tcBorders>
            <w:shd w:val="clear" w:color="auto" w:fill="auto"/>
          </w:tcPr>
          <w:p w14:paraId="4BD59693" w14:textId="77777777" w:rsidR="00F7747E" w:rsidRPr="005308EE"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right w:val="single" w:sz="4" w:space="0" w:color="0070C0"/>
            </w:tcBorders>
            <w:shd w:val="clear" w:color="auto" w:fill="auto"/>
          </w:tcPr>
          <w:p w14:paraId="22B095A9" w14:textId="77777777" w:rsidR="00F7747E" w:rsidRPr="00B734A4"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F7747E" w14:paraId="3EE12CD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B4E56D3" w14:textId="77777777" w:rsidR="00F7747E" w:rsidRDefault="00F7747E" w:rsidP="00EA69D0">
            <w:pPr>
              <w:pStyle w:val="INDICATORNUMBER"/>
              <w:rPr>
                <w:rStyle w:val="IntenseEmphasis"/>
                <w:b/>
                <w:bCs w:val="0"/>
                <w:i w:val="0"/>
                <w:iCs w:val="0"/>
                <w:color w:val="595959"/>
              </w:rPr>
            </w:pPr>
            <w:r>
              <w:rPr>
                <w:rStyle w:val="IntenseEmphasis"/>
                <w:b/>
                <w:bCs w:val="0"/>
                <w:i w:val="0"/>
                <w:iCs w:val="0"/>
                <w:color w:val="595959"/>
              </w:rPr>
              <w:t>IFD 15.3</w:t>
            </w:r>
          </w:p>
        </w:tc>
        <w:tc>
          <w:tcPr>
            <w:tcW w:w="8121" w:type="dxa"/>
            <w:gridSpan w:val="3"/>
            <w:tcBorders>
              <w:top w:val="single" w:sz="4" w:space="0" w:color="0070C0"/>
              <w:bottom w:val="nil"/>
              <w:right w:val="single" w:sz="4" w:space="0" w:color="0070C0"/>
            </w:tcBorders>
            <w:shd w:val="clear" w:color="auto" w:fill="DAEEF3" w:themeFill="accent5" w:themeFillTint="33"/>
          </w:tcPr>
          <w:p w14:paraId="1205FB82" w14:textId="77777777" w:rsidR="00F7747E" w:rsidRPr="001C0916"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04E2D8" w14:textId="77777777" w:rsidR="00F7747E" w:rsidRPr="003939E2" w:rsidRDefault="00F7747E"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F7747E" w14:paraId="0910C991"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4CA1C5D" w14:textId="77777777" w:rsidR="00F7747E" w:rsidRDefault="00F7747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4A2BF492" w14:textId="77777777" w:rsidR="00F7747E" w:rsidRPr="00641017" w:rsidRDefault="00F7747E"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1E442E3C" w14:textId="77777777" w:rsidR="00E26394" w:rsidRDefault="00E26394" w:rsidP="00E26394">
      <w:pPr>
        <w:pStyle w:val="INDICATORNUMBER"/>
      </w:pPr>
    </w:p>
    <w:tbl>
      <w:tblPr>
        <w:tblStyle w:val="SubSectionIndicatorTableMANDATORY"/>
        <w:tblW w:w="9214" w:type="dxa"/>
        <w:tblInd w:w="5" w:type="dxa"/>
        <w:tblLook w:val="04A0" w:firstRow="1" w:lastRow="0" w:firstColumn="1" w:lastColumn="0" w:noHBand="0" w:noVBand="1"/>
      </w:tblPr>
      <w:tblGrid>
        <w:gridCol w:w="1069"/>
        <w:gridCol w:w="8145"/>
      </w:tblGrid>
      <w:tr w:rsidR="00E26394" w:rsidRPr="00DC20FA" w14:paraId="574B4E11"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6A3BAC18" w14:textId="77777777" w:rsidR="00E26394" w:rsidRPr="00DC20FA" w:rsidRDefault="00E2639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15</w:t>
            </w:r>
          </w:p>
        </w:tc>
        <w:tc>
          <w:tcPr>
            <w:tcW w:w="8145" w:type="dxa"/>
            <w:tcBorders>
              <w:top w:val="single" w:sz="4" w:space="0" w:color="0082C8"/>
              <w:bottom w:val="single" w:sz="4" w:space="0" w:color="7F7F7F" w:themeColor="text1" w:themeTint="80"/>
              <w:right w:val="single" w:sz="4" w:space="0" w:color="0070C0"/>
            </w:tcBorders>
          </w:tcPr>
          <w:p w14:paraId="404F5CBF" w14:textId="77777777" w:rsidR="00E26394" w:rsidRPr="00DC20FA" w:rsidRDefault="00E2639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26394" w:rsidRPr="00B13F96" w14:paraId="7D2EE4F8" w14:textId="77777777" w:rsidTr="00E2639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75698A3C" w14:textId="77777777" w:rsidR="00E26394" w:rsidRPr="000D72DF" w:rsidRDefault="00E26394" w:rsidP="00EA69D0">
            <w:pPr>
              <w:pStyle w:val="INDICATORNUMBER"/>
              <w:rPr>
                <w:rStyle w:val="IntenseEmphasis"/>
                <w:b/>
                <w:bCs w:val="0"/>
                <w:i w:val="0"/>
                <w:iCs w:val="0"/>
              </w:rPr>
            </w:pPr>
            <w:r>
              <w:rPr>
                <w:rStyle w:val="IntenseEmphasis"/>
                <w:b/>
                <w:bCs w:val="0"/>
                <w:i w:val="0"/>
                <w:iCs w:val="0"/>
                <w:color w:val="595959"/>
              </w:rPr>
              <w:t>IFD 15</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663CDB5B" w14:textId="77777777" w:rsidR="00E26394" w:rsidRPr="00B13F96" w:rsidRDefault="00E26394" w:rsidP="00EA69D0">
            <w:pPr>
              <w:pStyle w:val="INDICATORTEXT"/>
              <w:cnfStyle w:val="000000100000" w:firstRow="0" w:lastRow="0" w:firstColumn="0" w:lastColumn="0" w:oddVBand="0" w:evenVBand="0" w:oddHBand="1" w:evenHBand="0" w:firstRowFirstColumn="0" w:firstRowLastColumn="0" w:lastRowFirstColumn="0" w:lastRowLastColumn="0"/>
            </w:pPr>
            <w:r w:rsidRPr="00E26394">
              <w:t>This indicator is only applicable if you have direct debt investments.</w:t>
            </w:r>
          </w:p>
        </w:tc>
      </w:tr>
      <w:tr w:rsidR="00E26394" w:rsidRPr="00B13F96" w14:paraId="6F530EB7" w14:textId="77777777" w:rsidTr="00151E4B">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A6A6A6" w:themeColor="background1" w:themeShade="A6"/>
            </w:tcBorders>
            <w:vAlign w:val="top"/>
          </w:tcPr>
          <w:p w14:paraId="3C19FDE6" w14:textId="77777777" w:rsidR="00E26394" w:rsidRDefault="00E26394" w:rsidP="00EA69D0">
            <w:pPr>
              <w:pStyle w:val="INDICATORNUMBER"/>
              <w:rPr>
                <w:rStyle w:val="IntenseEmphasis"/>
                <w:b/>
                <w:bCs w:val="0"/>
                <w:i w:val="0"/>
                <w:iCs w:val="0"/>
                <w:color w:val="595959"/>
              </w:rPr>
            </w:pPr>
            <w:r>
              <w:rPr>
                <w:rStyle w:val="IntenseEmphasis"/>
                <w:b/>
                <w:bCs w:val="0"/>
                <w:i w:val="0"/>
                <w:iCs w:val="0"/>
                <w:color w:val="595959"/>
              </w:rPr>
              <w:t>IFD 15.2</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9377733" w14:textId="77777777" w:rsidR="00E26394" w:rsidRPr="00BA05AA" w:rsidRDefault="00E26394" w:rsidP="00EA69D0">
            <w:pPr>
              <w:pStyle w:val="INDICATORTEXT"/>
              <w:cnfStyle w:val="000000000000" w:firstRow="0" w:lastRow="0" w:firstColumn="0" w:lastColumn="0" w:oddVBand="0" w:evenVBand="0" w:oddHBand="0" w:evenHBand="0" w:firstRowFirstColumn="0" w:firstRowLastColumn="0" w:lastRowFirstColumn="0" w:lastRowLastColumn="0"/>
            </w:pPr>
            <w:r w:rsidRPr="00E26394">
              <w:t>This refers to the maximum percentage of the investee's total debt that is provided by the respondent in any one investment.</w:t>
            </w:r>
          </w:p>
        </w:tc>
      </w:tr>
      <w:tr w:rsidR="00DD7131" w:rsidRPr="00B13F96" w14:paraId="515413FF" w14:textId="77777777" w:rsidTr="00E6413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C4D90D0" w14:textId="77777777" w:rsidR="00DD7131" w:rsidRPr="00151E4B" w:rsidRDefault="00DD7131" w:rsidP="00EA69D0">
            <w:pPr>
              <w:pStyle w:val="INDICATORTEXT"/>
              <w:widowControl w:val="0"/>
              <w:autoSpaceDE w:val="0"/>
              <w:autoSpaceDN w:val="0"/>
              <w:adjustRightInd w:val="0"/>
              <w:spacing w:line="312" w:lineRule="auto"/>
              <w:rPr>
                <w:b/>
              </w:rPr>
            </w:pPr>
            <w:r w:rsidRPr="00151E4B">
              <w:rPr>
                <w:b/>
              </w:rPr>
              <w:t>LOGIC</w:t>
            </w:r>
          </w:p>
        </w:tc>
      </w:tr>
      <w:tr w:rsidR="00DD7131" w:rsidRPr="00B13F96" w14:paraId="4FEB9DD0" w14:textId="77777777" w:rsidTr="00E26394">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4F12F048" w14:textId="77777777" w:rsidR="00DD7131" w:rsidRDefault="00DD7131" w:rsidP="00EA69D0">
            <w:pPr>
              <w:pStyle w:val="INDICATORNUMBER"/>
              <w:rPr>
                <w:rStyle w:val="IntenseEmphasis"/>
                <w:b/>
                <w:bCs w:val="0"/>
                <w:i w:val="0"/>
                <w:iCs w:val="0"/>
                <w:color w:val="595959"/>
              </w:rPr>
            </w:pPr>
            <w:r>
              <w:rPr>
                <w:rStyle w:val="IntenseEmphasis"/>
                <w:b/>
                <w:bCs w:val="0"/>
                <w:i w:val="0"/>
                <w:iCs w:val="0"/>
                <w:color w:val="595959"/>
              </w:rPr>
              <w:t>IFD 15</w:t>
            </w:r>
          </w:p>
        </w:tc>
        <w:tc>
          <w:tcPr>
            <w:tcW w:w="8145" w:type="dxa"/>
            <w:tcBorders>
              <w:top w:val="single" w:sz="4" w:space="0" w:color="A6A6A6" w:themeColor="background1" w:themeShade="A6"/>
              <w:bottom w:val="single" w:sz="4" w:space="0" w:color="0070C0"/>
              <w:right w:val="single" w:sz="4" w:space="0" w:color="0070C0"/>
            </w:tcBorders>
            <w:shd w:val="clear" w:color="auto" w:fill="auto"/>
            <w:vAlign w:val="top"/>
          </w:tcPr>
          <w:p w14:paraId="4227D933" w14:textId="77777777" w:rsidR="00DD7131" w:rsidRPr="00E26394" w:rsidRDefault="00DD7131" w:rsidP="00EA69D0">
            <w:pPr>
              <w:pStyle w:val="INDICATORTEXT"/>
              <w:cnfStyle w:val="000000000000" w:firstRow="0" w:lastRow="0" w:firstColumn="0" w:lastColumn="0" w:oddVBand="0" w:evenVBand="0" w:oddHBand="0" w:evenHBand="0" w:firstRowFirstColumn="0" w:firstRowLastColumn="0" w:lastRowFirstColumn="0" w:lastRowLastColumn="0"/>
            </w:pPr>
            <w:r>
              <w:t>Thi</w:t>
            </w:r>
            <w:r w:rsidR="00ED0C16">
              <w:t>s indicator will be applicable i</w:t>
            </w:r>
            <w:r>
              <w:t xml:space="preserve">f you reported </w:t>
            </w:r>
            <w:r w:rsidRPr="00BF429C">
              <w:t>≥</w:t>
            </w:r>
            <w:r>
              <w:t>20% of your organisation’s inclusive finance investments are in debt in [04].</w:t>
            </w:r>
          </w:p>
        </w:tc>
      </w:tr>
    </w:tbl>
    <w:p w14:paraId="2231318C" w14:textId="77777777" w:rsidR="00E26394" w:rsidRDefault="00E26394">
      <w:pPr>
        <w:widowControl/>
        <w:autoSpaceDE/>
        <w:autoSpaceDN/>
        <w:adjustRightInd/>
        <w:spacing w:before="0" w:after="0" w:line="240" w:lineRule="auto"/>
      </w:pPr>
    </w:p>
    <w:p w14:paraId="66194965" w14:textId="77777777" w:rsidR="00C43C5B" w:rsidRDefault="00C43C5B">
      <w:pPr>
        <w:widowControl/>
        <w:autoSpaceDE/>
        <w:autoSpaceDN/>
        <w:adjustRightInd/>
        <w:spacing w:before="0" w:after="0" w:line="240" w:lineRule="auto"/>
        <w:rPr>
          <w:rFonts w:eastAsia="Times New Roman"/>
          <w:b/>
          <w:color w:val="595959"/>
          <w:sz w:val="18"/>
          <w:szCs w:val="18"/>
        </w:rPr>
      </w:pPr>
      <w:r>
        <w:br w:type="page"/>
      </w:r>
    </w:p>
    <w:p w14:paraId="3496CA2D" w14:textId="77777777" w:rsidR="00FC3767" w:rsidRPr="00FC3767" w:rsidRDefault="00FC3767" w:rsidP="00FC3767">
      <w:pPr>
        <w:pStyle w:val="INDICATORTEXT"/>
        <w:ind w:left="0"/>
        <w:rPr>
          <w:b/>
          <w:i/>
          <w:lang w:eastAsia="en-GB"/>
        </w:rPr>
      </w:pPr>
      <w:r w:rsidRPr="00FC3767">
        <w:rPr>
          <w:b/>
          <w:i/>
          <w:lang w:eastAsia="en-GB"/>
        </w:rPr>
        <w:lastRenderedPageBreak/>
        <w:t>Possible action:</w:t>
      </w:r>
    </w:p>
    <w:p w14:paraId="36D3426F" w14:textId="77777777" w:rsidR="00FC3767" w:rsidRPr="00FC3767" w:rsidRDefault="00FC3767" w:rsidP="00FC3767">
      <w:pPr>
        <w:pStyle w:val="INDICATORTEXT"/>
        <w:ind w:left="0"/>
        <w:rPr>
          <w:i/>
          <w:lang w:eastAsia="en-GB"/>
        </w:rPr>
      </w:pPr>
      <w:r w:rsidRPr="00FC3767">
        <w:rPr>
          <w:i/>
          <w:lang w:eastAsia="en-GB"/>
        </w:rPr>
        <w:t>Provide financing in an appropriate currency and tenor. </w:t>
      </w:r>
    </w:p>
    <w:p w14:paraId="6C3BBC65" w14:textId="77777777" w:rsidR="00FC3767" w:rsidRPr="00FC3767" w:rsidRDefault="00FC3767" w:rsidP="00FC3767">
      <w:pPr>
        <w:pStyle w:val="INDICATORTEXT"/>
        <w:ind w:left="0"/>
        <w:rPr>
          <w:i/>
          <w:lang w:eastAsia="en-GB"/>
        </w:rPr>
      </w:pPr>
      <w:r w:rsidRPr="00FC3767">
        <w:rPr>
          <w:i/>
          <w:lang w:eastAsia="en-GB"/>
        </w:rPr>
        <w:t>Actively support the building of a diversified funding base.</w:t>
      </w:r>
    </w:p>
    <w:p w14:paraId="2B1DE74F" w14:textId="77777777" w:rsidR="00FC3767" w:rsidRDefault="00FC3767" w:rsidP="00204E47">
      <w:pPr>
        <w:pStyle w:val="INDICATORNUMBER"/>
        <w:rPr>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04E47" w14:paraId="3A047292"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983CB77"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6E3780AF"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3A66833"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598FCD3"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204E47" w14:paraId="0344A02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14201B0"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IFD 16</w:t>
            </w:r>
          </w:p>
        </w:tc>
        <w:tc>
          <w:tcPr>
            <w:tcW w:w="3402" w:type="dxa"/>
          </w:tcPr>
          <w:p w14:paraId="4886A6F3" w14:textId="77777777" w:rsidR="00204E47" w:rsidRPr="00356CDA"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D66BA36" w14:textId="77777777" w:rsidR="00204E47" w:rsidRPr="00A57E01"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EFFFAE7"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1BFC5D60" w14:textId="77777777" w:rsidR="00FC3767" w:rsidRDefault="00FC3767" w:rsidP="00FC3767">
      <w:pPr>
        <w:pStyle w:val="INDICATORTEXT"/>
        <w:ind w:left="0"/>
        <w:rPr>
          <w:i/>
          <w:lang w:eastAsia="en-GB"/>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A13DED" w14:paraId="5A4F89FC"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5C3A9BD" w14:textId="77777777" w:rsidR="00A13DED" w:rsidRPr="00903B63" w:rsidRDefault="00A13DE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16</w:t>
            </w:r>
          </w:p>
        </w:tc>
        <w:tc>
          <w:tcPr>
            <w:tcW w:w="8121" w:type="dxa"/>
            <w:gridSpan w:val="2"/>
            <w:tcBorders>
              <w:top w:val="single" w:sz="4" w:space="0" w:color="0070C0"/>
              <w:bottom w:val="single" w:sz="4" w:space="0" w:color="0070C0"/>
              <w:right w:val="single" w:sz="4" w:space="0" w:color="0070C0"/>
            </w:tcBorders>
            <w:shd w:val="clear" w:color="auto" w:fill="0070C0"/>
          </w:tcPr>
          <w:p w14:paraId="5402A798" w14:textId="77777777" w:rsidR="00A13DED" w:rsidRPr="00903B63" w:rsidRDefault="00A13D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13DED" w14:paraId="27849209"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CB699E4" w14:textId="77777777" w:rsidR="00A13DED" w:rsidRDefault="00A13DED" w:rsidP="00EA69D0">
            <w:pPr>
              <w:pStyle w:val="INDICATORNUMBER"/>
              <w:rPr>
                <w:rStyle w:val="IntenseEmphasis"/>
                <w:b/>
                <w:bCs w:val="0"/>
                <w:i w:val="0"/>
                <w:iCs w:val="0"/>
                <w:color w:val="595959"/>
              </w:rPr>
            </w:pPr>
            <w:r>
              <w:rPr>
                <w:rStyle w:val="IntenseEmphasis"/>
                <w:b/>
                <w:bCs w:val="0"/>
                <w:i w:val="0"/>
                <w:iCs w:val="0"/>
                <w:color w:val="595959"/>
              </w:rPr>
              <w:t>IFD 16.1</w:t>
            </w:r>
          </w:p>
        </w:tc>
        <w:tc>
          <w:tcPr>
            <w:tcW w:w="8121" w:type="dxa"/>
            <w:gridSpan w:val="2"/>
            <w:tcBorders>
              <w:top w:val="single" w:sz="4" w:space="0" w:color="0070C0"/>
              <w:right w:val="single" w:sz="4" w:space="0" w:color="0070C0"/>
            </w:tcBorders>
            <w:shd w:val="clear" w:color="auto" w:fill="DAEEF3" w:themeFill="accent5" w:themeFillTint="33"/>
          </w:tcPr>
          <w:p w14:paraId="30B1333C" w14:textId="77777777" w:rsidR="00A13DED" w:rsidRPr="00EF33D2" w:rsidRDefault="00A13DED" w:rsidP="008616C1">
            <w:pPr>
              <w:pStyle w:val="INDICATORTEXT"/>
              <w:cnfStyle w:val="000000100000" w:firstRow="0" w:lastRow="0" w:firstColumn="0" w:lastColumn="0" w:oddVBand="0" w:evenVBand="0" w:oddHBand="1" w:evenHBand="0" w:firstRowFirstColumn="0" w:firstRowLastColumn="0" w:lastRowFirstColumn="0" w:lastRowLastColumn="0"/>
            </w:pPr>
            <w:r w:rsidRPr="00A13DED">
              <w:t>In relation to your direct portfolio in equity (</w:t>
            </w:r>
            <w:r w:rsidR="008616C1">
              <w:t>as reported</w:t>
            </w:r>
            <w:r w:rsidR="00EC58AF">
              <w:t xml:space="preserve"> </w:t>
            </w:r>
            <w:r w:rsidR="008616C1">
              <w:t>in</w:t>
            </w:r>
            <w:r w:rsidRPr="00A13DED">
              <w:t xml:space="preserve"> IFD 04), indicate the average holding period of an equity investment.</w:t>
            </w:r>
          </w:p>
        </w:tc>
      </w:tr>
      <w:tr w:rsidR="000C2D90" w14:paraId="3A341D61" w14:textId="77777777" w:rsidTr="00EA69D0">
        <w:trPr>
          <w:trHeight w:val="167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F82F3B2" w14:textId="77777777" w:rsidR="000C2D90" w:rsidRDefault="000C2D90" w:rsidP="00EA69D0">
            <w:pPr>
              <w:pStyle w:val="INDICATORNUMBER"/>
              <w:rPr>
                <w:rStyle w:val="IntenseEmphasis"/>
                <w:b/>
                <w:bCs w:val="0"/>
                <w:i w:val="0"/>
                <w:iCs w:val="0"/>
                <w:color w:val="595959"/>
              </w:rPr>
            </w:pPr>
          </w:p>
        </w:tc>
        <w:tc>
          <w:tcPr>
            <w:tcW w:w="8121" w:type="dxa"/>
            <w:gridSpan w:val="2"/>
            <w:tcBorders>
              <w:top w:val="nil"/>
              <w:right w:val="single" w:sz="4" w:space="0" w:color="0070C0"/>
            </w:tcBorders>
            <w:shd w:val="clear" w:color="auto" w:fill="auto"/>
          </w:tcPr>
          <w:p w14:paraId="3F285C99" w14:textId="77777777" w:rsidR="000C2D90" w:rsidRPr="00B734A4"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p w14:paraId="203BD1FF"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13 to 24 months</w:t>
            </w:r>
          </w:p>
          <w:p w14:paraId="017C530E"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p w14:paraId="6964634F" w14:textId="77777777" w:rsidR="000C2D90" w:rsidRPr="00B734A4"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Over 60 months</w:t>
            </w:r>
          </w:p>
        </w:tc>
      </w:tr>
      <w:tr w:rsidR="00347F3F" w14:paraId="1CF8CEB9" w14:textId="77777777" w:rsidTr="00347F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F2B3D09"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16.2</w:t>
            </w:r>
          </w:p>
        </w:tc>
        <w:tc>
          <w:tcPr>
            <w:tcW w:w="8121" w:type="dxa"/>
            <w:gridSpan w:val="2"/>
            <w:tcBorders>
              <w:top w:val="single" w:sz="4" w:space="0" w:color="0070C0"/>
              <w:right w:val="single" w:sz="4" w:space="0" w:color="0070C0"/>
            </w:tcBorders>
            <w:shd w:val="clear" w:color="auto" w:fill="DAEEF3" w:themeFill="accent5" w:themeFillTint="33"/>
          </w:tcPr>
          <w:p w14:paraId="7BE9F8C2" w14:textId="77777777" w:rsidR="00347F3F" w:rsidRPr="00347F3F" w:rsidRDefault="00347F3F" w:rsidP="00347F3F">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47F3F">
              <w:t>Indicate if you have specific policies or procedures in relation to responsible approaches to exit.</w:t>
            </w:r>
          </w:p>
        </w:tc>
      </w:tr>
      <w:tr w:rsidR="00347F3F" w14:paraId="539DA560"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CB953A1" w14:textId="77777777" w:rsidR="00347F3F" w:rsidRDefault="00347F3F"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091D2547" w14:textId="77777777" w:rsidR="00347F3F" w:rsidRPr="005308EE"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2BECB21C" w14:textId="77777777" w:rsidR="00347F3F" w:rsidRPr="00B734A4"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47F3F" w14:paraId="396E18AB" w14:textId="77777777" w:rsidTr="00863C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523D8721"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w:t>
            </w:r>
            <w:r w:rsidR="00863C18">
              <w:rPr>
                <w:rStyle w:val="IntenseEmphasis"/>
                <w:b/>
                <w:bCs w:val="0"/>
                <w:i w:val="0"/>
                <w:iCs w:val="0"/>
                <w:color w:val="595959"/>
              </w:rPr>
              <w:t>.3</w:t>
            </w:r>
          </w:p>
        </w:tc>
        <w:tc>
          <w:tcPr>
            <w:tcW w:w="8121" w:type="dxa"/>
            <w:gridSpan w:val="2"/>
            <w:tcBorders>
              <w:top w:val="single" w:sz="4" w:space="0" w:color="0070C0"/>
              <w:right w:val="single" w:sz="4" w:space="0" w:color="0070C0"/>
            </w:tcBorders>
            <w:shd w:val="clear" w:color="auto" w:fill="DAEEF3" w:themeFill="accent5" w:themeFillTint="33"/>
          </w:tcPr>
          <w:p w14:paraId="688E5FF7" w14:textId="77777777"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A13DED">
              <w:t>Indicate if you publish policies or procedures in relation to responsible approaches to exit. Provide a URL</w:t>
            </w:r>
            <w:r>
              <w:t>.</w:t>
            </w:r>
          </w:p>
          <w:p w14:paraId="1F0E0D43" w14:textId="77777777"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863C18" w14:paraId="643FBBA9" w14:textId="77777777" w:rsidTr="00863C1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C78299" w14:textId="77777777" w:rsidR="00863C18" w:rsidRDefault="00863C18"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C042B68" w14:textId="77777777" w:rsidR="00863C18" w:rsidRPr="00A13DED" w:rsidRDefault="00863C18"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22147" w14:paraId="3CA8F48C"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795E825" w14:textId="77777777" w:rsidR="00822147" w:rsidRDefault="00822147" w:rsidP="00EA69D0">
            <w:pPr>
              <w:pStyle w:val="INDICATORNUMBER"/>
              <w:rPr>
                <w:rStyle w:val="IntenseEmphasis"/>
                <w:b/>
                <w:bCs w:val="0"/>
                <w:i w:val="0"/>
                <w:iCs w:val="0"/>
                <w:color w:val="595959"/>
              </w:rPr>
            </w:pPr>
            <w:r>
              <w:rPr>
                <w:rStyle w:val="IntenseEmphasis"/>
                <w:b/>
                <w:bCs w:val="0"/>
                <w:i w:val="0"/>
                <w:iCs w:val="0"/>
                <w:color w:val="595959"/>
              </w:rPr>
              <w:t>IFD 16.4</w:t>
            </w:r>
          </w:p>
        </w:tc>
        <w:tc>
          <w:tcPr>
            <w:tcW w:w="8121" w:type="dxa"/>
            <w:gridSpan w:val="2"/>
            <w:tcBorders>
              <w:top w:val="single" w:sz="4" w:space="0" w:color="0070C0"/>
              <w:right w:val="single" w:sz="4" w:space="0" w:color="0070C0"/>
            </w:tcBorders>
            <w:shd w:val="clear" w:color="auto" w:fill="DAEEF3" w:themeFill="accent5" w:themeFillTint="33"/>
            <w:vAlign w:val="top"/>
          </w:tcPr>
          <w:p w14:paraId="7224EA11" w14:textId="77777777" w:rsidR="00822147" w:rsidRPr="00822147" w:rsidRDefault="00822147" w:rsidP="000E4712">
            <w:pPr>
              <w:pStyle w:val="INDICATORTEXT"/>
              <w:cnfStyle w:val="000000100000" w:firstRow="0" w:lastRow="0" w:firstColumn="0" w:lastColumn="0" w:oddVBand="0" w:evenVBand="0" w:oddHBand="1" w:evenHBand="0" w:firstRowFirstColumn="0" w:firstRowLastColumn="0" w:lastRowFirstColumn="0" w:lastRowLastColumn="0"/>
            </w:pPr>
            <w:r w:rsidRPr="00822147">
              <w:t>Indicate if you have specific policies or procedures on Return on Equity (ROE) targets or caps in relation to your equity investments</w:t>
            </w:r>
            <w:r>
              <w:t>.</w:t>
            </w:r>
          </w:p>
        </w:tc>
      </w:tr>
      <w:tr w:rsidR="00822147" w14:paraId="74FAD9AA"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CC67C4" w14:textId="77777777" w:rsidR="00822147" w:rsidRDefault="00822147" w:rsidP="00EA69D0">
            <w:pPr>
              <w:pStyle w:val="INDICATORNUMBER"/>
              <w:rPr>
                <w:rStyle w:val="IntenseEmphasis"/>
                <w:b/>
                <w:bCs w:val="0"/>
                <w:i w:val="0"/>
                <w:iCs w:val="0"/>
                <w:color w:val="595959"/>
              </w:rPr>
            </w:pPr>
          </w:p>
        </w:tc>
        <w:tc>
          <w:tcPr>
            <w:tcW w:w="4060" w:type="dxa"/>
            <w:tcBorders>
              <w:top w:val="nil"/>
              <w:bottom w:val="nil"/>
              <w:right w:val="single" w:sz="4" w:space="0" w:color="A6A6A6" w:themeColor="background1" w:themeShade="A6"/>
            </w:tcBorders>
            <w:shd w:val="clear" w:color="auto" w:fill="auto"/>
          </w:tcPr>
          <w:p w14:paraId="7EB343AF" w14:textId="77777777" w:rsidR="00822147" w:rsidRPr="005308EE"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nil"/>
              <w:right w:val="single" w:sz="4" w:space="0" w:color="0070C0"/>
            </w:tcBorders>
            <w:shd w:val="clear" w:color="auto" w:fill="auto"/>
          </w:tcPr>
          <w:p w14:paraId="4A377C4C" w14:textId="77777777" w:rsidR="00822147" w:rsidRPr="00B734A4"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0E4712" w14:paraId="3557B69F"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1FE06D3"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16.5</w:t>
            </w:r>
          </w:p>
        </w:tc>
        <w:tc>
          <w:tcPr>
            <w:tcW w:w="8121" w:type="dxa"/>
            <w:gridSpan w:val="2"/>
            <w:tcBorders>
              <w:top w:val="single" w:sz="4" w:space="0" w:color="0070C0"/>
              <w:right w:val="single" w:sz="4" w:space="0" w:color="0070C0"/>
            </w:tcBorders>
            <w:shd w:val="clear" w:color="auto" w:fill="DAEEF3" w:themeFill="accent5" w:themeFillTint="33"/>
          </w:tcPr>
          <w:p w14:paraId="6A27F412"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if you publish policies or procedures on Return on Equity (ROE) targets or caps in relation to your equity investments. Provide a URL.</w:t>
            </w:r>
          </w:p>
          <w:p w14:paraId="7B1048AF"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1AA3472A"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57A97A7"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5681629"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0E4712" w14:paraId="7A62ACCB"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7504EBD"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16.6</w:t>
            </w:r>
          </w:p>
        </w:tc>
        <w:tc>
          <w:tcPr>
            <w:tcW w:w="8121" w:type="dxa"/>
            <w:gridSpan w:val="2"/>
            <w:tcBorders>
              <w:top w:val="single" w:sz="4" w:space="0" w:color="0070C0"/>
              <w:right w:val="single" w:sz="4" w:space="0" w:color="0070C0"/>
            </w:tcBorders>
            <w:shd w:val="clear" w:color="auto" w:fill="DAEEF3" w:themeFill="accent5" w:themeFillTint="33"/>
          </w:tcPr>
          <w:p w14:paraId="2D135FCC"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your Return on Equity (ROE) targets, specifying different targets for different funds if applicable.</w:t>
            </w:r>
          </w:p>
          <w:p w14:paraId="0AE21550"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38881F84"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001F6828"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13EB1F6"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3351C" w14:paraId="647B2B29"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09AF0410"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16.7</w:t>
            </w:r>
          </w:p>
        </w:tc>
        <w:tc>
          <w:tcPr>
            <w:tcW w:w="8121" w:type="dxa"/>
            <w:gridSpan w:val="2"/>
            <w:tcBorders>
              <w:top w:val="single" w:sz="4" w:space="0" w:color="0070C0"/>
              <w:right w:val="single" w:sz="4" w:space="0" w:color="0070C0"/>
            </w:tcBorders>
            <w:shd w:val="clear" w:color="auto" w:fill="DAEEF3" w:themeFill="accent5" w:themeFillTint="33"/>
          </w:tcPr>
          <w:p w14:paraId="2FA6FACA" w14:textId="77777777" w:rsidR="0083351C" w:rsidRDefault="0083351C" w:rsidP="0083351C">
            <w:pPr>
              <w:pStyle w:val="INDICATORTEXT"/>
              <w:cnfStyle w:val="000000100000" w:firstRow="0" w:lastRow="0" w:firstColumn="0" w:lastColumn="0" w:oddVBand="0" w:evenVBand="0" w:oddHBand="1" w:evenHBand="0" w:firstRowFirstColumn="0" w:firstRowLastColumn="0" w:lastRowFirstColumn="0" w:lastRowLastColumn="0"/>
            </w:pPr>
            <w:r w:rsidRPr="0083351C">
              <w:t>Indicate if you have a set limit regarding the maximum equity investment exposure of the investees in which you invest.</w:t>
            </w:r>
          </w:p>
        </w:tc>
      </w:tr>
      <w:tr w:rsidR="0083351C" w14:paraId="7488AE0E" w14:textId="77777777" w:rsidTr="0083351C">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F6981AC" w14:textId="77777777" w:rsidR="0083351C" w:rsidRDefault="0083351C"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117A081A" w14:textId="77777777" w:rsidR="0083351C" w:rsidRPr="005308EE"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591E23B" w14:textId="77777777" w:rsidR="0083351C" w:rsidRPr="00B734A4"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3351C" w14:paraId="49BED63E"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1C12A04"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w:t>
            </w:r>
            <w:r w:rsidR="00B84743">
              <w:rPr>
                <w:rStyle w:val="IntenseEmphasis"/>
                <w:b/>
                <w:bCs w:val="0"/>
                <w:i w:val="0"/>
                <w:iCs w:val="0"/>
                <w:color w:val="595959"/>
              </w:rPr>
              <w:t>6.8</w:t>
            </w:r>
          </w:p>
        </w:tc>
        <w:tc>
          <w:tcPr>
            <w:tcW w:w="8121" w:type="dxa"/>
            <w:gridSpan w:val="2"/>
            <w:tcBorders>
              <w:top w:val="single" w:sz="4" w:space="0" w:color="0070C0"/>
              <w:right w:val="single" w:sz="4" w:space="0" w:color="0070C0"/>
            </w:tcBorders>
            <w:shd w:val="clear" w:color="auto" w:fill="DAEEF3" w:themeFill="accent5" w:themeFillTint="33"/>
          </w:tcPr>
          <w:p w14:paraId="46B59C7A" w14:textId="77777777" w:rsidR="0083351C" w:rsidRPr="001C0916" w:rsidRDefault="0083351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FC2EBEE" w14:textId="77777777" w:rsidR="0083351C" w:rsidRPr="003939E2" w:rsidRDefault="0083351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83351C" w14:paraId="39BD0F6F"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0B26E7B" w14:textId="77777777" w:rsidR="0083351C" w:rsidRDefault="0083351C"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4083EAF" w14:textId="77777777" w:rsidR="0083351C" w:rsidRPr="00641017" w:rsidRDefault="0083351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429E353B" w14:textId="77777777" w:rsidR="007117E9" w:rsidRDefault="007117E9" w:rsidP="00FC3767">
      <w:pPr>
        <w:pStyle w:val="INDICATORTEXT"/>
        <w:ind w:left="0"/>
        <w:rPr>
          <w:i/>
          <w:lang w:eastAsia="en-GB"/>
        </w:rPr>
      </w:pPr>
    </w:p>
    <w:tbl>
      <w:tblPr>
        <w:tblStyle w:val="SubSectionIndicatorTableMANDATORY"/>
        <w:tblW w:w="9134" w:type="dxa"/>
        <w:tblInd w:w="5" w:type="dxa"/>
        <w:tblLook w:val="04A0" w:firstRow="1" w:lastRow="0" w:firstColumn="1" w:lastColumn="0" w:noHBand="0" w:noVBand="1"/>
      </w:tblPr>
      <w:tblGrid>
        <w:gridCol w:w="1097"/>
        <w:gridCol w:w="8037"/>
      </w:tblGrid>
      <w:tr w:rsidR="007117E9" w14:paraId="2D5E09A0"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2D82EE" w14:textId="77777777" w:rsidR="007117E9" w:rsidRPr="00DC20FA" w:rsidRDefault="007117E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16</w:t>
            </w:r>
          </w:p>
        </w:tc>
        <w:tc>
          <w:tcPr>
            <w:tcW w:w="8037" w:type="dxa"/>
            <w:tcBorders>
              <w:top w:val="single" w:sz="4" w:space="0" w:color="0082C8"/>
              <w:bottom w:val="nil"/>
            </w:tcBorders>
          </w:tcPr>
          <w:p w14:paraId="796F6A3A" w14:textId="77777777" w:rsidR="007117E9" w:rsidRPr="00DC20FA" w:rsidRDefault="007117E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117E9" w:rsidRPr="00D5451C" w14:paraId="02C90F5E" w14:textId="77777777" w:rsidTr="007117E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1F2CE703" w14:textId="77777777" w:rsidR="007117E9" w:rsidRPr="000D72DF" w:rsidRDefault="007117E9" w:rsidP="00EA69D0">
            <w:pPr>
              <w:pStyle w:val="INDICATORNUMBER"/>
              <w:rPr>
                <w:rStyle w:val="IntenseEmphasis"/>
                <w:b/>
                <w:bCs w:val="0"/>
                <w:i w:val="0"/>
                <w:iCs w:val="0"/>
              </w:rPr>
            </w:pPr>
            <w:r>
              <w:rPr>
                <w:rStyle w:val="IntenseEmphasis"/>
                <w:b/>
                <w:bCs w:val="0"/>
                <w:i w:val="0"/>
                <w:iCs w:val="0"/>
                <w:color w:val="595959"/>
              </w:rPr>
              <w:t>IFD 16</w:t>
            </w:r>
          </w:p>
        </w:tc>
        <w:tc>
          <w:tcPr>
            <w:tcW w:w="8037" w:type="dxa"/>
            <w:tcBorders>
              <w:top w:val="nil"/>
              <w:bottom w:val="single" w:sz="4" w:space="0" w:color="A6A6A6" w:themeColor="background1" w:themeShade="A6"/>
            </w:tcBorders>
            <w:shd w:val="clear" w:color="auto" w:fill="auto"/>
          </w:tcPr>
          <w:p w14:paraId="67A11819" w14:textId="77777777" w:rsidR="007117E9" w:rsidRPr="00DC20FA" w:rsidRDefault="007117E9"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7117E9">
              <w:rPr>
                <w:bCs/>
                <w:szCs w:val="18"/>
              </w:rPr>
              <w:t>This indicator is only applicable if you have direct equity investments.</w:t>
            </w:r>
          </w:p>
        </w:tc>
      </w:tr>
      <w:tr w:rsidR="007117E9" w:rsidRPr="00D5451C" w14:paraId="5D2D3635" w14:textId="77777777" w:rsidTr="007117E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BFBFBF" w:themeColor="background1" w:themeShade="BF"/>
            </w:tcBorders>
            <w:vAlign w:val="top"/>
          </w:tcPr>
          <w:p w14:paraId="11C204B0"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16.4 and 16.6</w:t>
            </w:r>
          </w:p>
        </w:tc>
        <w:tc>
          <w:tcPr>
            <w:tcW w:w="8037" w:type="dxa"/>
            <w:tcBorders>
              <w:top w:val="single" w:sz="4" w:space="0" w:color="A6A6A6" w:themeColor="background1" w:themeShade="A6"/>
              <w:bottom w:val="single" w:sz="4" w:space="0" w:color="BFBFBF" w:themeColor="background1" w:themeShade="BF"/>
            </w:tcBorders>
            <w:shd w:val="clear" w:color="auto" w:fill="auto"/>
          </w:tcPr>
          <w:p w14:paraId="588D5CB0" w14:textId="77777777" w:rsidR="007117E9" w:rsidRPr="007117E9" w:rsidRDefault="007117E9" w:rsidP="007117E9">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7117E9">
              <w:rPr>
                <w:bCs/>
                <w:szCs w:val="18"/>
              </w:rPr>
              <w:t>This refers to targets or caps at the fund level, i.e. to your organisation as opposed to the individual investment. For mixed funds, this indicator would apply if the fund has &gt;50% in equity.</w:t>
            </w:r>
          </w:p>
        </w:tc>
      </w:tr>
      <w:tr w:rsidR="007117E9" w:rsidRPr="00D5451C" w14:paraId="62160C77" w14:textId="77777777" w:rsidTr="007E03E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BFBFBF" w:themeColor="background1" w:themeShade="BF"/>
            </w:tcBorders>
            <w:vAlign w:val="top"/>
          </w:tcPr>
          <w:p w14:paraId="33A28D9F"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16.7</w:t>
            </w:r>
          </w:p>
        </w:tc>
        <w:tc>
          <w:tcPr>
            <w:tcW w:w="8037" w:type="dxa"/>
            <w:tcBorders>
              <w:top w:val="single" w:sz="4" w:space="0" w:color="A6A6A6" w:themeColor="background1" w:themeShade="A6"/>
              <w:bottom w:val="single" w:sz="4" w:space="0" w:color="BFBFBF" w:themeColor="background1" w:themeShade="BF"/>
            </w:tcBorders>
            <w:shd w:val="clear" w:color="auto" w:fill="auto"/>
          </w:tcPr>
          <w:p w14:paraId="76849BF2" w14:textId="77777777" w:rsidR="007117E9" w:rsidRPr="007117E9" w:rsidRDefault="007117E9" w:rsidP="007117E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117E9">
              <w:rPr>
                <w:bCs/>
                <w:szCs w:val="18"/>
              </w:rPr>
              <w:t>This refers to the maximum percentage of the investee's total equity capital that is provided by the respondent in any one investment.</w:t>
            </w:r>
          </w:p>
        </w:tc>
      </w:tr>
      <w:tr w:rsidR="007E03EF" w:rsidRPr="00D5451C" w14:paraId="3F0B6BDF" w14:textId="77777777" w:rsidTr="007E03E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A6A6A6" w:themeColor="background1" w:themeShade="A6"/>
            </w:tcBorders>
            <w:vAlign w:val="top"/>
          </w:tcPr>
          <w:p w14:paraId="3AED3864" w14:textId="77777777" w:rsidR="007E03EF" w:rsidRPr="003C6508" w:rsidRDefault="007E03EF" w:rsidP="00EA69D0">
            <w:pPr>
              <w:pStyle w:val="INDICATORTEXT"/>
              <w:jc w:val="both"/>
              <w:rPr>
                <w:b/>
                <w:szCs w:val="18"/>
              </w:rPr>
            </w:pPr>
            <w:r>
              <w:rPr>
                <w:b/>
                <w:szCs w:val="18"/>
              </w:rPr>
              <w:t>LOGIC</w:t>
            </w:r>
          </w:p>
        </w:tc>
      </w:tr>
      <w:tr w:rsidR="007E03EF" w:rsidRPr="00D5451C" w14:paraId="3B7B002B" w14:textId="77777777" w:rsidTr="007E03E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right w:val="single" w:sz="4" w:space="0" w:color="595959" w:themeColor="text1" w:themeTint="A6"/>
            </w:tcBorders>
            <w:vAlign w:val="top"/>
          </w:tcPr>
          <w:p w14:paraId="142BF7F3" w14:textId="77777777" w:rsidR="007E03EF" w:rsidRPr="003C6508" w:rsidRDefault="007E03EF" w:rsidP="00EA69D0">
            <w:pPr>
              <w:pStyle w:val="INDICATORTEXT"/>
              <w:jc w:val="both"/>
              <w:rPr>
                <w:b/>
                <w:szCs w:val="18"/>
              </w:rPr>
            </w:pPr>
            <w:r>
              <w:rPr>
                <w:b/>
                <w:szCs w:val="18"/>
              </w:rPr>
              <w:t>IFD 16</w:t>
            </w:r>
          </w:p>
        </w:tc>
        <w:tc>
          <w:tcPr>
            <w:tcW w:w="8037"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2BB79C25" w14:textId="77777777" w:rsidR="00FB24E7" w:rsidRDefault="00FB24E7" w:rsidP="00FB24E7">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equity in [04]. </w:t>
            </w:r>
          </w:p>
          <w:p w14:paraId="6DA81A71" w14:textId="77777777" w:rsidR="007E03EF" w:rsidRPr="003C6508" w:rsidRDefault="00FB24E7" w:rsidP="001905C1">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Within this indicator,</w:t>
            </w:r>
            <w:r w:rsidRPr="007E03EF" w:rsidDel="00FB24E7">
              <w:rPr>
                <w:bCs/>
                <w:szCs w:val="18"/>
              </w:rPr>
              <w:t xml:space="preserve"> </w:t>
            </w:r>
            <w:r w:rsidR="007E03EF" w:rsidRPr="007E03EF">
              <w:rPr>
                <w:bCs/>
                <w:szCs w:val="18"/>
              </w:rPr>
              <w:t xml:space="preserve">[16.3] will be applicable if you report </w:t>
            </w:r>
            <w:r w:rsidR="001905C1">
              <w:rPr>
                <w:bCs/>
                <w:szCs w:val="18"/>
              </w:rPr>
              <w:t>‘</w:t>
            </w:r>
            <w:r w:rsidR="007E03EF" w:rsidRPr="007E03EF">
              <w:rPr>
                <w:bCs/>
                <w:szCs w:val="18"/>
              </w:rPr>
              <w:t>Yes</w:t>
            </w:r>
            <w:r w:rsidR="001905C1">
              <w:rPr>
                <w:bCs/>
                <w:szCs w:val="18"/>
              </w:rPr>
              <w:t>’</w:t>
            </w:r>
            <w:r w:rsidR="007E03EF" w:rsidRPr="007E03EF">
              <w:rPr>
                <w:bCs/>
                <w:szCs w:val="18"/>
              </w:rPr>
              <w:t xml:space="preserve"> to [16.2]</w:t>
            </w:r>
            <w:r>
              <w:rPr>
                <w:bCs/>
                <w:szCs w:val="18"/>
              </w:rPr>
              <w:t xml:space="preserve"> and </w:t>
            </w:r>
            <w:r w:rsidR="007E03EF" w:rsidRPr="007E03EF">
              <w:rPr>
                <w:bCs/>
                <w:szCs w:val="18"/>
              </w:rPr>
              <w:t>[16.5] wi</w:t>
            </w:r>
            <w:r w:rsidR="001905C1">
              <w:rPr>
                <w:bCs/>
                <w:szCs w:val="18"/>
              </w:rPr>
              <w:t>ll be applicable if you report ‘</w:t>
            </w:r>
            <w:r w:rsidR="007E03EF" w:rsidRPr="007E03EF">
              <w:rPr>
                <w:bCs/>
                <w:szCs w:val="18"/>
              </w:rPr>
              <w:t>Yes</w:t>
            </w:r>
            <w:r w:rsidR="001905C1">
              <w:rPr>
                <w:bCs/>
                <w:szCs w:val="18"/>
              </w:rPr>
              <w:t>’</w:t>
            </w:r>
            <w:r w:rsidR="007E03EF" w:rsidRPr="007E03EF">
              <w:rPr>
                <w:bCs/>
                <w:szCs w:val="18"/>
              </w:rPr>
              <w:t xml:space="preserve"> to [16.4]</w:t>
            </w:r>
            <w:r w:rsidR="007E03EF">
              <w:rPr>
                <w:bCs/>
                <w:szCs w:val="18"/>
              </w:rPr>
              <w:t>.</w:t>
            </w:r>
          </w:p>
        </w:tc>
      </w:tr>
      <w:tr w:rsidR="007117E9" w:rsidRPr="00D5451C" w14:paraId="2AC57972" w14:textId="77777777" w:rsidTr="007E03E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BFBFBF" w:themeColor="background1" w:themeShade="BF"/>
            </w:tcBorders>
            <w:vAlign w:val="top"/>
          </w:tcPr>
          <w:p w14:paraId="582DC962" w14:textId="77777777" w:rsidR="007117E9" w:rsidRPr="003C6508" w:rsidRDefault="007117E9" w:rsidP="00EA69D0">
            <w:pPr>
              <w:pStyle w:val="INDICATORTEXT"/>
              <w:jc w:val="both"/>
              <w:rPr>
                <w:b/>
                <w:szCs w:val="18"/>
              </w:rPr>
            </w:pPr>
            <w:r w:rsidRPr="003C6508">
              <w:rPr>
                <w:b/>
                <w:szCs w:val="18"/>
              </w:rPr>
              <w:t>ASSESSMENT</w:t>
            </w:r>
          </w:p>
        </w:tc>
      </w:tr>
      <w:tr w:rsidR="007117E9" w:rsidRPr="00D5451C" w14:paraId="6DE6E415" w14:textId="77777777" w:rsidTr="00EA69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427DEF47" w14:textId="77777777" w:rsidR="007117E9" w:rsidRDefault="007E03EF" w:rsidP="00EA69D0">
            <w:pPr>
              <w:pStyle w:val="INDICATORNUMBER"/>
              <w:rPr>
                <w:rStyle w:val="IntenseEmphasis"/>
                <w:b/>
                <w:bCs w:val="0"/>
                <w:i w:val="0"/>
                <w:iCs w:val="0"/>
                <w:color w:val="595959"/>
              </w:rPr>
            </w:pPr>
            <w:r>
              <w:rPr>
                <w:rStyle w:val="IntenseEmphasis"/>
                <w:b/>
                <w:bCs w:val="0"/>
                <w:i w:val="0"/>
                <w:iCs w:val="0"/>
                <w:color w:val="595959"/>
              </w:rPr>
              <w:t>IFD 16</w:t>
            </w:r>
          </w:p>
        </w:tc>
        <w:tc>
          <w:tcPr>
            <w:tcW w:w="8037" w:type="dxa"/>
            <w:tcBorders>
              <w:top w:val="single" w:sz="4" w:space="0" w:color="BFBFBF" w:themeColor="background1" w:themeShade="BF"/>
              <w:bottom w:val="single" w:sz="4" w:space="0" w:color="0082C8"/>
            </w:tcBorders>
            <w:shd w:val="clear" w:color="auto" w:fill="auto"/>
          </w:tcPr>
          <w:p w14:paraId="00722B9C" w14:textId="77777777" w:rsidR="007E03EF" w:rsidRPr="007E03EF" w:rsidRDefault="007E03EF" w:rsidP="007E03E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E03EF">
              <w:rPr>
                <w:bCs/>
                <w:szCs w:val="18"/>
              </w:rPr>
              <w:t xml:space="preserve">Maximum score: Three </w:t>
            </w:r>
            <w:r w:rsidRPr="007E03EF">
              <w:rPr>
                <w:bCs/>
                <w:szCs w:val="18"/>
              </w:rPr>
              <w:sym w:font="Wingdings" w:char="F0AB"/>
            </w:r>
          </w:p>
          <w:p w14:paraId="6762E617" w14:textId="77777777" w:rsidR="007117E9" w:rsidRDefault="007E03EF" w:rsidP="005E67F5">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7E03EF">
              <w:rPr>
                <w:bCs/>
                <w:szCs w:val="18"/>
              </w:rPr>
              <w:t>The assessment of this indicator is based on your responses to [16.2</w:t>
            </w:r>
            <w:r w:rsidR="005E67F5">
              <w:rPr>
                <w:bCs/>
                <w:szCs w:val="18"/>
              </w:rPr>
              <w:t>]</w:t>
            </w:r>
            <w:r w:rsidRPr="007E03EF">
              <w:rPr>
                <w:bCs/>
                <w:szCs w:val="18"/>
              </w:rPr>
              <w:t xml:space="preserve"> </w:t>
            </w:r>
            <w:r w:rsidR="005E67F5">
              <w:rPr>
                <w:bCs/>
                <w:szCs w:val="18"/>
              </w:rPr>
              <w:t>and</w:t>
            </w:r>
            <w:r w:rsidRPr="007E03EF">
              <w:rPr>
                <w:bCs/>
                <w:szCs w:val="18"/>
              </w:rPr>
              <w:t xml:space="preserve"> </w:t>
            </w:r>
            <w:r w:rsidR="005E67F5">
              <w:rPr>
                <w:bCs/>
                <w:szCs w:val="18"/>
              </w:rPr>
              <w:t>[</w:t>
            </w:r>
            <w:r w:rsidRPr="007E03EF">
              <w:rPr>
                <w:bCs/>
                <w:szCs w:val="18"/>
              </w:rPr>
              <w:t>16.4].</w:t>
            </w:r>
          </w:p>
        </w:tc>
      </w:tr>
    </w:tbl>
    <w:p w14:paraId="6D393B95" w14:textId="77777777" w:rsidR="007117E9" w:rsidRDefault="007117E9" w:rsidP="00FC3767">
      <w:pPr>
        <w:pStyle w:val="INDICATORTEXT"/>
        <w:ind w:left="0"/>
        <w:rPr>
          <w:i/>
          <w:lang w:eastAsia="en-GB"/>
        </w:rPr>
      </w:pPr>
    </w:p>
    <w:p w14:paraId="64A59A10" w14:textId="77777777" w:rsidR="00F123F9" w:rsidRDefault="00F123F9" w:rsidP="00FC3767">
      <w:pPr>
        <w:pStyle w:val="INDICATORTEXT"/>
        <w:ind w:left="0"/>
        <w:rPr>
          <w:i/>
        </w:rPr>
      </w:pPr>
    </w:p>
    <w:p w14:paraId="6B98E060" w14:textId="77777777" w:rsidR="00F123F9" w:rsidRPr="00F123F9" w:rsidRDefault="00F123F9" w:rsidP="00F123F9"/>
    <w:p w14:paraId="503CDCCE" w14:textId="77777777" w:rsidR="00F123F9" w:rsidRPr="00F123F9" w:rsidRDefault="00F123F9" w:rsidP="00F123F9"/>
    <w:p w14:paraId="23725798" w14:textId="77777777" w:rsidR="00F123F9" w:rsidRPr="00F123F9" w:rsidRDefault="00F123F9" w:rsidP="00F123F9"/>
    <w:p w14:paraId="0B4D5CC1" w14:textId="77777777" w:rsidR="00F123F9" w:rsidRPr="00F123F9" w:rsidRDefault="00F123F9" w:rsidP="00F123F9"/>
    <w:p w14:paraId="60E637BA" w14:textId="77777777" w:rsidR="00F123F9" w:rsidRDefault="00F123F9" w:rsidP="00F123F9">
      <w:pPr>
        <w:ind w:firstLine="720"/>
      </w:pPr>
    </w:p>
    <w:p w14:paraId="04C8292C" w14:textId="77777777" w:rsidR="00F123F9" w:rsidRDefault="00F123F9" w:rsidP="00F123F9"/>
    <w:p w14:paraId="415FD779" w14:textId="77777777" w:rsidR="00F123F9" w:rsidRDefault="00F123F9" w:rsidP="00F123F9"/>
    <w:p w14:paraId="37C47790" w14:textId="77777777" w:rsidR="00F123F9" w:rsidRPr="00F123F9" w:rsidRDefault="00F123F9" w:rsidP="00F123F9"/>
    <w:p w14:paraId="69F2451C" w14:textId="77777777" w:rsidR="00F123F9" w:rsidRPr="00F123F9" w:rsidRDefault="00F123F9" w:rsidP="00F123F9"/>
    <w:p w14:paraId="62E5DCDD" w14:textId="77777777" w:rsidR="00F123F9" w:rsidRPr="00F123F9" w:rsidRDefault="00F123F9" w:rsidP="00F123F9"/>
    <w:p w14:paraId="1172AB15" w14:textId="77777777" w:rsidR="00F123F9" w:rsidRDefault="00F123F9" w:rsidP="00F123F9"/>
    <w:p w14:paraId="35BF1026" w14:textId="77777777" w:rsidR="00F123F9" w:rsidRDefault="00F123F9" w:rsidP="00F123F9"/>
    <w:p w14:paraId="60F28124" w14:textId="77777777" w:rsidR="0021731D" w:rsidRPr="00F123F9" w:rsidRDefault="0021731D" w:rsidP="00F123F9">
      <w:pPr>
        <w:sectPr w:rsidR="0021731D" w:rsidRPr="00F123F9" w:rsidSect="00855023">
          <w:headerReference w:type="default" r:id="rId44"/>
          <w:headerReference w:type="first" r:id="rId45"/>
          <w:pgSz w:w="11900" w:h="16840"/>
          <w:pgMar w:top="1440" w:right="1616" w:bottom="1440" w:left="1616" w:header="708" w:footer="708" w:gutter="0"/>
          <w:cols w:space="708"/>
          <w:titlePg/>
          <w:docGrid w:linePitch="360"/>
        </w:sectPr>
      </w:pPr>
    </w:p>
    <w:p w14:paraId="699D99DC" w14:textId="77777777" w:rsidR="00066773" w:rsidRPr="00066773" w:rsidRDefault="00066773" w:rsidP="00066773">
      <w:pPr>
        <w:pStyle w:val="INDICATORTEXT"/>
        <w:ind w:left="0"/>
        <w:rPr>
          <w:b/>
          <w:i/>
          <w:lang w:eastAsia="en-GB"/>
        </w:rPr>
      </w:pPr>
      <w:r w:rsidRPr="00066773">
        <w:rPr>
          <w:b/>
          <w:i/>
          <w:lang w:eastAsia="en-GB"/>
        </w:rPr>
        <w:lastRenderedPageBreak/>
        <w:t>Possible action:</w:t>
      </w:r>
    </w:p>
    <w:p w14:paraId="074DF4F4" w14:textId="77777777" w:rsidR="00066773" w:rsidRDefault="00066773" w:rsidP="00580CA9">
      <w:pPr>
        <w:pStyle w:val="INDICATORTEXT"/>
        <w:spacing w:after="240"/>
        <w:ind w:left="0"/>
        <w:rPr>
          <w:rFonts w:ascii="Helvetica" w:hAnsi="Helvetica" w:cs="Helvetica"/>
          <w:color w:val="333333"/>
          <w:sz w:val="20"/>
          <w:lang w:eastAsia="en-GB"/>
        </w:rPr>
      </w:pPr>
      <w:r w:rsidRPr="00066773">
        <w:rPr>
          <w:i/>
          <w:lang w:eastAsia="en-GB"/>
        </w:rPr>
        <w:t>Negotiate terms and conditions that are transparent, fair and reasonable, including fair break-up clauses.</w:t>
      </w:r>
      <w:r w:rsidRPr="00681260">
        <w:rPr>
          <w:rFonts w:ascii="Helvetica" w:hAnsi="Helvetica" w:cs="Helvetica"/>
          <w:color w:val="333333"/>
          <w:sz w:val="20"/>
          <w:lang w:eastAsia="en-GB"/>
        </w:rPr>
        <w:t> </w:t>
      </w:r>
    </w:p>
    <w:tbl>
      <w:tblPr>
        <w:tblStyle w:val="SubSectionIndicatorHeaderMANDATORY"/>
        <w:tblW w:w="12333" w:type="dxa"/>
        <w:tblInd w:w="0" w:type="dxa"/>
        <w:tblLook w:val="07E0" w:firstRow="1" w:lastRow="1" w:firstColumn="1" w:lastColumn="1" w:noHBand="1" w:noVBand="1"/>
      </w:tblPr>
      <w:tblGrid>
        <w:gridCol w:w="1134"/>
        <w:gridCol w:w="5670"/>
        <w:gridCol w:w="3261"/>
        <w:gridCol w:w="2268"/>
      </w:tblGrid>
      <w:tr w:rsidR="000314BF" w14:paraId="57199E19" w14:textId="77777777" w:rsidTr="003F11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72A197"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p>
        </w:tc>
        <w:tc>
          <w:tcPr>
            <w:tcW w:w="5670" w:type="dxa"/>
          </w:tcPr>
          <w:p w14:paraId="0BC6F40D"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261" w:type="dxa"/>
          </w:tcPr>
          <w:p w14:paraId="1AF56C27"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68" w:type="dxa"/>
          </w:tcPr>
          <w:p w14:paraId="2686765C"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0314BF" w14:paraId="0ED19DDA" w14:textId="77777777" w:rsidTr="003F113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64629D9"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IFD 17</w:t>
            </w:r>
          </w:p>
        </w:tc>
        <w:tc>
          <w:tcPr>
            <w:tcW w:w="5670" w:type="dxa"/>
          </w:tcPr>
          <w:p w14:paraId="3289A487" w14:textId="77777777" w:rsidR="000314BF" w:rsidRPr="00356CDA"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261" w:type="dxa"/>
          </w:tcPr>
          <w:p w14:paraId="440B4FC9" w14:textId="77777777" w:rsidR="000314BF" w:rsidRPr="00A57E01"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268" w:type="dxa"/>
          </w:tcPr>
          <w:p w14:paraId="4C14F4FD"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25ECF509" w14:textId="77777777" w:rsidR="00155379" w:rsidRDefault="00155379" w:rsidP="00580CA9">
      <w:pPr>
        <w:pStyle w:val="INDICATORNUMBER"/>
        <w:spacing w:before="0"/>
      </w:pPr>
    </w:p>
    <w:tbl>
      <w:tblPr>
        <w:tblStyle w:val="SubSectionIndicatorTableVOLUNTARY"/>
        <w:tblW w:w="12333" w:type="dxa"/>
        <w:tblInd w:w="5" w:type="dxa"/>
        <w:tblLook w:val="04A0" w:firstRow="1" w:lastRow="0" w:firstColumn="1" w:lastColumn="0" w:noHBand="0" w:noVBand="1"/>
      </w:tblPr>
      <w:tblGrid>
        <w:gridCol w:w="1093"/>
        <w:gridCol w:w="3869"/>
        <w:gridCol w:w="2976"/>
        <w:gridCol w:w="2127"/>
        <w:gridCol w:w="70"/>
        <w:gridCol w:w="2198"/>
      </w:tblGrid>
      <w:tr w:rsidR="00E0670D" w14:paraId="1BDA754D" w14:textId="77777777" w:rsidTr="0015537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4B75125" w14:textId="77777777" w:rsidR="00E0670D" w:rsidRPr="00903B63" w:rsidRDefault="00E0670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17</w:t>
            </w:r>
          </w:p>
        </w:tc>
        <w:tc>
          <w:tcPr>
            <w:tcW w:w="11240" w:type="dxa"/>
            <w:gridSpan w:val="5"/>
            <w:tcBorders>
              <w:top w:val="single" w:sz="4" w:space="0" w:color="0070C0"/>
              <w:bottom w:val="single" w:sz="4" w:space="0" w:color="0070C0"/>
              <w:right w:val="single" w:sz="4" w:space="0" w:color="0070C0"/>
            </w:tcBorders>
            <w:shd w:val="clear" w:color="auto" w:fill="0070C0"/>
          </w:tcPr>
          <w:p w14:paraId="6AE01A58" w14:textId="77777777" w:rsidR="00E0670D" w:rsidRPr="00903B63" w:rsidRDefault="00E0670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85D9D" w14:paraId="49BB5752"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20C8423" w14:textId="77777777" w:rsidR="00885D9D" w:rsidRDefault="00885D9D" w:rsidP="00EA69D0">
            <w:pPr>
              <w:pStyle w:val="INDICATORNUMBER"/>
              <w:rPr>
                <w:rStyle w:val="IntenseEmphasis"/>
                <w:b/>
                <w:bCs w:val="0"/>
                <w:i w:val="0"/>
                <w:iCs w:val="0"/>
                <w:color w:val="595959"/>
              </w:rPr>
            </w:pPr>
            <w:r>
              <w:rPr>
                <w:rStyle w:val="IntenseEmphasis"/>
                <w:b/>
                <w:bCs w:val="0"/>
                <w:i w:val="0"/>
                <w:iCs w:val="0"/>
                <w:color w:val="595959"/>
              </w:rPr>
              <w:t>IFD 17.1</w:t>
            </w:r>
          </w:p>
        </w:tc>
        <w:tc>
          <w:tcPr>
            <w:tcW w:w="11240" w:type="dxa"/>
            <w:gridSpan w:val="5"/>
            <w:tcBorders>
              <w:top w:val="single" w:sz="4" w:space="0" w:color="0070C0"/>
              <w:right w:val="single" w:sz="4" w:space="0" w:color="0070C0"/>
            </w:tcBorders>
            <w:shd w:val="clear" w:color="auto" w:fill="DAEEF3" w:themeFill="accent5" w:themeFillTint="33"/>
          </w:tcPr>
          <w:p w14:paraId="158FD3C8" w14:textId="77777777" w:rsidR="00885D9D" w:rsidRPr="00EF33D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r w:rsidRPr="00E0670D">
              <w:t>Indicate if you adopt the following practices:</w:t>
            </w:r>
          </w:p>
        </w:tc>
      </w:tr>
      <w:tr w:rsidR="00885D9D" w14:paraId="3A874CF2" w14:textId="77777777" w:rsidTr="00EA69D0">
        <w:trPr>
          <w:trHeight w:val="51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837B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nil"/>
              <w:bottom w:val="single" w:sz="4" w:space="0" w:color="A6A6A6" w:themeColor="background1" w:themeShade="A6"/>
              <w:right w:val="single" w:sz="4" w:space="0" w:color="A6A6A6" w:themeColor="background1" w:themeShade="A6"/>
            </w:tcBorders>
            <w:shd w:val="clear" w:color="auto" w:fill="auto"/>
          </w:tcPr>
          <w:p w14:paraId="0CF05967" w14:textId="77777777" w:rsidR="00885D9D" w:rsidRPr="00B734A4" w:rsidRDefault="00885D9D" w:rsidP="00DC0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DC0EFD">
              <w:t>For fixed income investments: Use the Lenders’ Guidelines for Setting Covenants in Support of Responsible Microfinance as an example or reference document.</w:t>
            </w:r>
          </w:p>
        </w:tc>
        <w:tc>
          <w:tcPr>
            <w:tcW w:w="4395" w:type="dxa"/>
            <w:gridSpan w:val="3"/>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FAD17" w14:textId="77777777" w:rsidR="00885D9D" w:rsidRPr="00B734A4" w:rsidRDefault="00885D9D" w:rsidP="00DC0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F23CAF">
              <w:rPr>
                <w:b/>
              </w:rPr>
              <w:t>Indicate if these practices are formalised in written policies and procedures</w:t>
            </w:r>
            <w:r w:rsidRPr="00DC0EFD">
              <w:t>.</w:t>
            </w:r>
          </w:p>
        </w:tc>
      </w:tr>
      <w:tr w:rsidR="00885D9D" w14:paraId="4D3FFFEF" w14:textId="77777777" w:rsidTr="0021731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12FD4BD" w14:textId="77777777" w:rsidR="00885D9D" w:rsidRDefault="00885D9D" w:rsidP="00EA69D0">
            <w:pPr>
              <w:pStyle w:val="INDICATORNUMBER"/>
              <w:rPr>
                <w:rStyle w:val="IntenseEmphasis"/>
                <w:b/>
                <w:bCs w:val="0"/>
                <w:i w:val="0"/>
                <w:iCs w:val="0"/>
                <w:color w:val="595959"/>
              </w:rPr>
            </w:pPr>
          </w:p>
        </w:tc>
        <w:tc>
          <w:tcPr>
            <w:tcW w:w="6845" w:type="dxa"/>
            <w:gridSpan w:val="2"/>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DA6473"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24C479"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46F44F"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0FAF347" w14:textId="77777777" w:rsidTr="00EA69D0">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95234D"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B94CDE" w14:textId="77777777"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CE2C22">
              <w:t>Ensure that the investee understands the terms, covenants and their implications prior to signing loan / shareholder documentation.</w:t>
            </w:r>
          </w:p>
        </w:tc>
        <w:tc>
          <w:tcPr>
            <w:tcW w:w="29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F88BFE" w14:textId="77777777"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CB5994D" w14:textId="77777777" w:rsidR="00885D9D" w:rsidRPr="00903B63" w:rsidRDefault="00885D9D" w:rsidP="0082110D">
            <w:pPr>
              <w:pStyle w:val="INDICATORTEXT"/>
              <w:cnfStyle w:val="000000000000" w:firstRow="0" w:lastRow="0" w:firstColumn="0" w:lastColumn="0" w:oddVBand="0" w:evenVBand="0" w:oddHBand="0" w:evenHBand="0" w:firstRowFirstColumn="0" w:firstRowLastColumn="0" w:lastRowFirstColumn="0" w:lastRowLastColumn="0"/>
            </w:pPr>
            <w:r w:rsidRPr="00F23CAF">
              <w:rPr>
                <w:b/>
              </w:rPr>
              <w:t>Indicate if these practices are formalised in written policies and procedures</w:t>
            </w:r>
          </w:p>
        </w:tc>
      </w:tr>
      <w:tr w:rsidR="00885D9D" w14:paraId="4127DF95" w14:textId="77777777" w:rsidTr="0015537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0DFD46E" w14:textId="77777777" w:rsidR="00885D9D" w:rsidRDefault="00885D9D" w:rsidP="00EA69D0">
            <w:pPr>
              <w:pStyle w:val="INDICATORNUMBER"/>
              <w:rPr>
                <w:rStyle w:val="IntenseEmphasis"/>
                <w:b/>
                <w:bCs w:val="0"/>
                <w:i w:val="0"/>
                <w:iCs w:val="0"/>
                <w:color w:val="595959"/>
              </w:rPr>
            </w:pPr>
          </w:p>
        </w:tc>
        <w:tc>
          <w:tcPr>
            <w:tcW w:w="3869" w:type="dxa"/>
            <w:vMerge/>
            <w:tcBorders>
              <w:top w:val="single" w:sz="4" w:space="0" w:color="A6A6A6" w:themeColor="background1" w:themeShade="A6"/>
              <w:right w:val="single" w:sz="4" w:space="0" w:color="A6A6A6" w:themeColor="background1" w:themeShade="A6"/>
            </w:tcBorders>
            <w:shd w:val="clear" w:color="auto" w:fill="auto"/>
          </w:tcPr>
          <w:p w14:paraId="75F9E4B5"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B64512D"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FF8A04"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9BF20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243CF6E" w14:textId="77777777" w:rsidTr="00EA69D0">
        <w:trPr>
          <w:trHeight w:val="61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E1F23B4"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right w:val="single" w:sz="4" w:space="0" w:color="A6A6A6" w:themeColor="background1" w:themeShade="A6"/>
            </w:tcBorders>
            <w:shd w:val="clear" w:color="auto" w:fill="auto"/>
          </w:tcPr>
          <w:p w14:paraId="5CC74286" w14:textId="77777777"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07FF9">
              <w:t>Foster trust and proactive dialogue with investees through straightforward discussions on issues such as a covenant breach.</w:t>
            </w: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19F6B2F5"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E8B310" w14:textId="77777777" w:rsidR="00885D9D" w:rsidRPr="00903B63" w:rsidRDefault="00885D9D" w:rsidP="00207FF9">
            <w:pPr>
              <w:pStyle w:val="INDICATORTEXT"/>
              <w:cnfStyle w:val="000000000000" w:firstRow="0" w:lastRow="0" w:firstColumn="0" w:lastColumn="0" w:oddVBand="0" w:evenVBand="0" w:oddHBand="0" w:evenHBand="0" w:firstRowFirstColumn="0" w:firstRowLastColumn="0" w:lastRowFirstColumn="0" w:lastRowLastColumn="0"/>
            </w:pPr>
            <w:r w:rsidRPr="00F23CAF">
              <w:rPr>
                <w:b/>
              </w:rPr>
              <w:t>Indicate if these practices are formalised in written policies and procedures</w:t>
            </w:r>
          </w:p>
        </w:tc>
      </w:tr>
      <w:tr w:rsidR="00885D9D" w14:paraId="47420CF7"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D142BD" w14:textId="77777777" w:rsidR="00885D9D" w:rsidRDefault="00885D9D" w:rsidP="00EA69D0">
            <w:pPr>
              <w:pStyle w:val="INDICATORNUMBER"/>
              <w:rPr>
                <w:rStyle w:val="IntenseEmphasis"/>
                <w:b/>
                <w:bCs w:val="0"/>
                <w:i w:val="0"/>
                <w:iCs w:val="0"/>
                <w:color w:val="595959"/>
              </w:rPr>
            </w:pPr>
          </w:p>
        </w:tc>
        <w:tc>
          <w:tcPr>
            <w:tcW w:w="3869" w:type="dxa"/>
            <w:vMerge/>
            <w:tcBorders>
              <w:bottom w:val="single" w:sz="4" w:space="0" w:color="A6A6A6" w:themeColor="background1" w:themeShade="A6"/>
              <w:right w:val="single" w:sz="4" w:space="0" w:color="A6A6A6" w:themeColor="background1" w:themeShade="A6"/>
            </w:tcBorders>
            <w:shd w:val="clear" w:color="auto" w:fill="auto"/>
          </w:tcPr>
          <w:p w14:paraId="5EDB3422"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585622C"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0D266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F122AC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192A858B" w14:textId="77777777" w:rsidTr="0022028C">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626F1"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right w:val="single" w:sz="4" w:space="0" w:color="A6A6A6" w:themeColor="background1" w:themeShade="A6"/>
            </w:tcBorders>
            <w:shd w:val="clear" w:color="auto" w:fill="auto"/>
            <w:vAlign w:val="top"/>
          </w:tcPr>
          <w:p w14:paraId="202F3C5E" w14:textId="77777777" w:rsidR="00885D9D" w:rsidRPr="005B4C52" w:rsidRDefault="00885D9D" w:rsidP="0022028C">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1731D">
              <w:t>In the case of material covenant breach, create/participate in a voluntary workout group where applicable, with the goal to help the investee remain a going concern whenever possible.</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6B3432" w14:textId="77777777" w:rsidR="00885D9D" w:rsidRPr="00903B63" w:rsidRDefault="00885D9D" w:rsidP="00155379">
            <w:pPr>
              <w:pStyle w:val="INDICATORTEXT"/>
              <w:cnfStyle w:val="000000000000" w:firstRow="0" w:lastRow="0" w:firstColumn="0" w:lastColumn="0" w:oddVBand="0" w:evenVBand="0" w:oddHBand="0" w:evenHBand="0" w:firstRowFirstColumn="0" w:firstRowLastColumn="0" w:lastRowFirstColumn="0" w:lastRowLastColumn="0"/>
            </w:pPr>
            <w:r w:rsidRPr="00F23CAF">
              <w:rPr>
                <w:b/>
              </w:rPr>
              <w:t>Indicate if these practices are formalised in written policies and procedures</w:t>
            </w:r>
            <w:r>
              <w:rPr>
                <w:b/>
              </w:rPr>
              <w:t xml:space="preserve">. </w:t>
            </w:r>
          </w:p>
        </w:tc>
      </w:tr>
      <w:tr w:rsidR="00885D9D" w14:paraId="6D956223"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5D9B8C"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099D5248"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D99E2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142CCD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CEC8F99" w14:textId="77777777" w:rsidTr="0022028C">
        <w:trPr>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5D0A7AD"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3F820D"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For fixed income investments: Train your staff on effective monitoring and covenant waiver negotiations to manage deteriorating conditions, and transition a non-performing loan from loan origination staff to specialised workout staff.</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DD6AA92" w14:textId="77777777" w:rsidR="00885D9D" w:rsidRPr="00903B63" w:rsidRDefault="00885D9D" w:rsidP="00155379">
            <w:pPr>
              <w:pStyle w:val="INDICATORTEXT"/>
              <w:cnfStyle w:val="000000000000" w:firstRow="0" w:lastRow="0" w:firstColumn="0" w:lastColumn="0" w:oddVBand="0" w:evenVBand="0" w:oddHBand="0" w:evenHBand="0" w:firstRowFirstColumn="0" w:firstRowLastColumn="0" w:lastRowFirstColumn="0" w:lastRowLastColumn="0"/>
            </w:pPr>
            <w:r w:rsidRPr="00F23CAF">
              <w:rPr>
                <w:b/>
              </w:rPr>
              <w:t>Indicate if these practices are formalised in written policies and procedures</w:t>
            </w:r>
            <w:r>
              <w:rPr>
                <w:b/>
              </w:rPr>
              <w:t>.</w:t>
            </w:r>
          </w:p>
        </w:tc>
      </w:tr>
      <w:tr w:rsidR="00885D9D" w14:paraId="5DB1068B" w14:textId="77777777" w:rsidTr="002B037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D057A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2" w:space="0" w:color="BFBFBF" w:themeColor="background1" w:themeShade="BF"/>
              <w:right w:val="single" w:sz="4" w:space="0" w:color="A6A6A6" w:themeColor="background1" w:themeShade="A6"/>
            </w:tcBorders>
            <w:shd w:val="clear" w:color="auto" w:fill="auto"/>
          </w:tcPr>
          <w:p w14:paraId="4E12C3CA"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5F5BB0"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C5157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4AFAA0DE" w14:textId="77777777" w:rsidTr="002B037E">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EBD6C6F"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2"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F7BC92A" w14:textId="77777777" w:rsidR="00885D9D" w:rsidRPr="005B4C52" w:rsidRDefault="00885D9D" w:rsidP="0022028C">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Encourage investee skills-building on financial projections, scenario planning and stress-testing for management, and on financial expertise and governance for Directors.</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BBCD4D" w14:textId="77777777" w:rsidR="00885D9D" w:rsidRPr="00903B63" w:rsidRDefault="00885D9D" w:rsidP="00155379">
            <w:pPr>
              <w:pStyle w:val="INDICATORTEXT"/>
              <w:cnfStyle w:val="000000000000" w:firstRow="0" w:lastRow="0" w:firstColumn="0" w:lastColumn="0" w:oddVBand="0" w:evenVBand="0" w:oddHBand="0" w:evenHBand="0" w:firstRowFirstColumn="0" w:firstRowLastColumn="0" w:lastRowFirstColumn="0" w:lastRowLastColumn="0"/>
            </w:pPr>
            <w:r w:rsidRPr="00F23CAF">
              <w:rPr>
                <w:b/>
              </w:rPr>
              <w:t>Indicate if these practices are formalised in written policies and procedures</w:t>
            </w:r>
            <w:r>
              <w:rPr>
                <w:b/>
              </w:rPr>
              <w:t>.</w:t>
            </w:r>
          </w:p>
        </w:tc>
      </w:tr>
      <w:tr w:rsidR="00885D9D" w14:paraId="36709218"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4C045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7C68293D"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40F53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F9A671"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7D66FA06" w14:textId="77777777" w:rsidTr="00EA69D0">
        <w:trPr>
          <w:trHeight w:val="3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5FDF2F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right w:val="single" w:sz="4" w:space="0" w:color="A6A6A6" w:themeColor="background1" w:themeShade="A6"/>
            </w:tcBorders>
            <w:shd w:val="clear" w:color="auto" w:fill="auto"/>
          </w:tcPr>
          <w:p w14:paraId="6C5E91FF"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2028C">
              <w:t>Other, explain</w:t>
            </w:r>
            <w:r>
              <w:t xml:space="preserve"> _______</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FFF3050" w14:textId="77777777" w:rsidR="00885D9D" w:rsidRPr="00903B63" w:rsidRDefault="00885D9D" w:rsidP="0022028C">
            <w:pPr>
              <w:pStyle w:val="INDICATORTEXT"/>
              <w:cnfStyle w:val="000000000000" w:firstRow="0" w:lastRow="0" w:firstColumn="0" w:lastColumn="0" w:oddVBand="0" w:evenVBand="0" w:oddHBand="0" w:evenHBand="0" w:firstRowFirstColumn="0" w:firstRowLastColumn="0" w:lastRowFirstColumn="0" w:lastRowLastColumn="0"/>
            </w:pPr>
            <w:r w:rsidRPr="00F23CAF">
              <w:rPr>
                <w:b/>
              </w:rPr>
              <w:t>Indicate if these practices are formalised in written policies and procedures</w:t>
            </w:r>
            <w:r>
              <w:rPr>
                <w:b/>
              </w:rPr>
              <w:t>.</w:t>
            </w:r>
          </w:p>
        </w:tc>
      </w:tr>
      <w:tr w:rsidR="00885D9D" w14:paraId="0F9F624D" w14:textId="77777777" w:rsidTr="00EA69D0">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39CDE4"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51E8C883"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A9DC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35325EC"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5C94FA0" w14:textId="77777777" w:rsidTr="00C605E8">
        <w:trPr>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nil"/>
            </w:tcBorders>
            <w:shd w:val="clear" w:color="auto" w:fill="auto"/>
            <w:vAlign w:val="top"/>
          </w:tcPr>
          <w:p w14:paraId="664A651A" w14:textId="77777777" w:rsidR="00885D9D" w:rsidRDefault="00885D9D" w:rsidP="00EA69D0">
            <w:pPr>
              <w:pStyle w:val="INDICATORNUMBER"/>
              <w:rPr>
                <w:rStyle w:val="IntenseEmphasis"/>
                <w:b/>
                <w:bCs w:val="0"/>
                <w:i w:val="0"/>
                <w:iCs w:val="0"/>
                <w:color w:val="595959"/>
              </w:rPr>
            </w:pPr>
          </w:p>
        </w:tc>
        <w:tc>
          <w:tcPr>
            <w:tcW w:w="11240" w:type="dxa"/>
            <w:gridSpan w:val="5"/>
            <w:tcBorders>
              <w:bottom w:val="single" w:sz="4" w:space="0" w:color="A6A6A6" w:themeColor="background1" w:themeShade="A6"/>
              <w:right w:val="single" w:sz="4" w:space="0" w:color="0070C0"/>
            </w:tcBorders>
            <w:shd w:val="clear" w:color="auto" w:fill="auto"/>
          </w:tcPr>
          <w:p w14:paraId="53927D71" w14:textId="77777777" w:rsidR="00885D9D" w:rsidRPr="00903B63" w:rsidRDefault="00885D9D" w:rsidP="00C605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74789">
              <w:t>None of the above</w:t>
            </w:r>
          </w:p>
        </w:tc>
      </w:tr>
      <w:tr w:rsidR="0022028C" w14:paraId="568238E1"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C5C926D" w14:textId="77777777" w:rsidR="0022028C" w:rsidRDefault="0022028C" w:rsidP="00EA69D0">
            <w:pPr>
              <w:pStyle w:val="INDICATORNUMBER"/>
              <w:rPr>
                <w:rStyle w:val="IntenseEmphasis"/>
                <w:b/>
                <w:bCs w:val="0"/>
                <w:i w:val="0"/>
                <w:iCs w:val="0"/>
                <w:color w:val="595959"/>
              </w:rPr>
            </w:pPr>
            <w:r>
              <w:rPr>
                <w:rStyle w:val="IntenseEmphasis"/>
                <w:b/>
                <w:bCs w:val="0"/>
                <w:i w:val="0"/>
                <w:iCs w:val="0"/>
                <w:color w:val="595959"/>
              </w:rPr>
              <w:t>IFD 1</w:t>
            </w:r>
            <w:r w:rsidR="00B94B67">
              <w:rPr>
                <w:rStyle w:val="IntenseEmphasis"/>
                <w:b/>
                <w:bCs w:val="0"/>
                <w:i w:val="0"/>
                <w:iCs w:val="0"/>
                <w:color w:val="595959"/>
              </w:rPr>
              <w:t>7.2</w:t>
            </w:r>
          </w:p>
        </w:tc>
        <w:tc>
          <w:tcPr>
            <w:tcW w:w="11240" w:type="dxa"/>
            <w:gridSpan w:val="5"/>
            <w:tcBorders>
              <w:top w:val="single" w:sz="4" w:space="0" w:color="0070C0"/>
              <w:right w:val="single" w:sz="4" w:space="0" w:color="0070C0"/>
            </w:tcBorders>
            <w:shd w:val="clear" w:color="auto" w:fill="DAEEF3" w:themeFill="accent5" w:themeFillTint="33"/>
          </w:tcPr>
          <w:p w14:paraId="618AB303" w14:textId="77777777" w:rsidR="0022028C" w:rsidRPr="001C0916" w:rsidRDefault="0022028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CBCBD2A" w14:textId="77777777" w:rsidR="0022028C" w:rsidRPr="003939E2" w:rsidRDefault="0022028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22028C" w14:paraId="7EAF6270" w14:textId="77777777" w:rsidTr="0021731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7327C0" w14:textId="77777777" w:rsidR="0022028C" w:rsidRDefault="0022028C" w:rsidP="00EA69D0">
            <w:pPr>
              <w:pStyle w:val="INDICATORNUMBER"/>
              <w:rPr>
                <w:rStyle w:val="IntenseEmphasis"/>
                <w:b/>
                <w:bCs w:val="0"/>
                <w:i w:val="0"/>
                <w:iCs w:val="0"/>
                <w:color w:val="595959"/>
              </w:rPr>
            </w:pPr>
          </w:p>
        </w:tc>
        <w:tc>
          <w:tcPr>
            <w:tcW w:w="11240" w:type="dxa"/>
            <w:gridSpan w:val="5"/>
            <w:tcBorders>
              <w:top w:val="nil"/>
              <w:bottom w:val="single" w:sz="4" w:space="0" w:color="0070C0"/>
              <w:right w:val="single" w:sz="4" w:space="0" w:color="0070C0"/>
            </w:tcBorders>
            <w:shd w:val="clear" w:color="auto" w:fill="auto"/>
          </w:tcPr>
          <w:p w14:paraId="1EDFA1A7" w14:textId="77777777" w:rsidR="0022028C" w:rsidRPr="00641017" w:rsidRDefault="0022028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1EF097F4" w14:textId="77777777" w:rsidR="00066773" w:rsidRDefault="00066773" w:rsidP="00580CA9">
      <w:pPr>
        <w:pStyle w:val="INDICATORNUMBER"/>
        <w:spacing w:before="0" w:after="0"/>
        <w:rPr>
          <w:lang w:eastAsia="en-GB"/>
        </w:rPr>
      </w:pPr>
    </w:p>
    <w:tbl>
      <w:tblPr>
        <w:tblStyle w:val="SubSectionIndicatorTableMANDATORY"/>
        <w:tblW w:w="12333" w:type="dxa"/>
        <w:tblInd w:w="5" w:type="dxa"/>
        <w:tblLook w:val="04A0" w:firstRow="1" w:lastRow="0" w:firstColumn="1" w:lastColumn="0" w:noHBand="0" w:noVBand="1"/>
      </w:tblPr>
      <w:tblGrid>
        <w:gridCol w:w="1097"/>
        <w:gridCol w:w="11236"/>
      </w:tblGrid>
      <w:tr w:rsidR="00BE4C99" w14:paraId="3C45AC69" w14:textId="77777777" w:rsidTr="00BE4C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1185B67" w14:textId="77777777" w:rsidR="00BE4C99" w:rsidRPr="00DC20FA" w:rsidRDefault="00BE4C9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17</w:t>
            </w:r>
          </w:p>
        </w:tc>
        <w:tc>
          <w:tcPr>
            <w:tcW w:w="11236" w:type="dxa"/>
            <w:tcBorders>
              <w:top w:val="single" w:sz="4" w:space="0" w:color="0082C8"/>
              <w:bottom w:val="nil"/>
            </w:tcBorders>
          </w:tcPr>
          <w:p w14:paraId="792F492C" w14:textId="77777777" w:rsidR="00BE4C99" w:rsidRPr="00DC20FA" w:rsidRDefault="00BE4C9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E4C99" w:rsidRPr="00D5451C" w14:paraId="5571E70C" w14:textId="77777777" w:rsidTr="00BE4C9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A161EAE" w14:textId="77777777" w:rsidR="00BE4C99" w:rsidRPr="000D72DF" w:rsidRDefault="00BE4C99" w:rsidP="00EA69D0">
            <w:pPr>
              <w:pStyle w:val="INDICATORNUMBER"/>
              <w:rPr>
                <w:rStyle w:val="IntenseEmphasis"/>
                <w:b/>
                <w:bCs w:val="0"/>
                <w:i w:val="0"/>
                <w:iCs w:val="0"/>
              </w:rPr>
            </w:pPr>
            <w:r>
              <w:rPr>
                <w:rStyle w:val="IntenseEmphasis"/>
                <w:b/>
                <w:bCs w:val="0"/>
                <w:i w:val="0"/>
                <w:iCs w:val="0"/>
                <w:color w:val="595959"/>
              </w:rPr>
              <w:t>IFD 17</w:t>
            </w:r>
          </w:p>
        </w:tc>
        <w:tc>
          <w:tcPr>
            <w:tcW w:w="11236" w:type="dxa"/>
            <w:tcBorders>
              <w:top w:val="nil"/>
              <w:bottom w:val="single" w:sz="4" w:space="0" w:color="A6A6A6" w:themeColor="background1" w:themeShade="A6"/>
            </w:tcBorders>
            <w:shd w:val="clear" w:color="auto" w:fill="auto"/>
          </w:tcPr>
          <w:p w14:paraId="5A8AC14D" w14:textId="77777777" w:rsidR="00BE4C99" w:rsidRPr="00DC20FA" w:rsidRDefault="00E25F57"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hyperlink r:id="rId46" w:history="1">
              <w:r w:rsidR="00BE4C99" w:rsidRPr="00BE4C99">
                <w:rPr>
                  <w:rStyle w:val="Hyperlink"/>
                  <w:rFonts w:cs="Arial"/>
                  <w:bCs/>
                  <w:szCs w:val="18"/>
                </w:rPr>
                <w:t>The Lenders’ Guidelines for Setting Covenants in Support of Responsible Microfinance</w:t>
              </w:r>
            </w:hyperlink>
            <w:r w:rsidR="00BE4C99" w:rsidRPr="00BE4C99">
              <w:rPr>
                <w:bCs/>
                <w:szCs w:val="18"/>
              </w:rPr>
              <w:t xml:space="preserve"> provide guidance of specific reasonable covenants for fixed income investors, i.e. covenants that can contribute to ensure that MFI investees adopt a “responsible financing” behaviour which can ensure that their end clients are not harmed.</w:t>
            </w:r>
          </w:p>
        </w:tc>
      </w:tr>
      <w:tr w:rsidR="00BE4C99" w:rsidRPr="00D5451C" w14:paraId="044FB9FB" w14:textId="77777777" w:rsidTr="00BE4C9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BFBFBF" w:themeColor="background1" w:themeShade="BF"/>
            </w:tcBorders>
            <w:vAlign w:val="top"/>
          </w:tcPr>
          <w:p w14:paraId="7F966198" w14:textId="77777777" w:rsidR="00BE4C99" w:rsidRDefault="00BE4C99" w:rsidP="00BE4C99">
            <w:pPr>
              <w:pStyle w:val="INDICATORNUMBER"/>
              <w:rPr>
                <w:rStyle w:val="IntenseEmphasis"/>
                <w:b/>
                <w:bCs w:val="0"/>
                <w:i w:val="0"/>
                <w:iCs w:val="0"/>
                <w:color w:val="595959"/>
              </w:rPr>
            </w:pPr>
            <w:r>
              <w:rPr>
                <w:rStyle w:val="IntenseEmphasis"/>
                <w:b/>
                <w:bCs w:val="0"/>
                <w:i w:val="0"/>
                <w:iCs w:val="0"/>
                <w:color w:val="595959"/>
              </w:rPr>
              <w:t>IFD 17.1</w:t>
            </w:r>
          </w:p>
        </w:tc>
        <w:tc>
          <w:tcPr>
            <w:tcW w:w="11236" w:type="dxa"/>
            <w:tcBorders>
              <w:top w:val="single" w:sz="4" w:space="0" w:color="A6A6A6" w:themeColor="background1" w:themeShade="A6"/>
              <w:bottom w:val="single" w:sz="4" w:space="0" w:color="BFBFBF" w:themeColor="background1" w:themeShade="BF"/>
            </w:tcBorders>
            <w:shd w:val="clear" w:color="auto" w:fill="auto"/>
          </w:tcPr>
          <w:p w14:paraId="3D6EB83D" w14:textId="77777777" w:rsidR="00BE4C99" w:rsidRPr="007117E9" w:rsidRDefault="00BE4C99" w:rsidP="00EA69D0">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BE4C99">
              <w:rPr>
                <w:bCs/>
                <w:szCs w:val="18"/>
              </w:rPr>
              <w:t>Options ‘Use the Lenders’ Guidelines for Setting Covenants in Support of Responsible Microfinance as an example or reference document’ and ‘Train your staff on effective monitoring and covenant waiver negotiations to manage deteriorating conditions, and transition a non-performing loan from loan origination staff to specialised workout staff’ will only applicable if you have direct debt investments.</w:t>
            </w:r>
          </w:p>
        </w:tc>
      </w:tr>
      <w:tr w:rsidR="00ED0C16" w:rsidRPr="00D5451C" w14:paraId="48F594D9" w14:textId="77777777" w:rsidTr="00E641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2"/>
            <w:tcBorders>
              <w:top w:val="single" w:sz="4" w:space="0" w:color="A6A6A6" w:themeColor="background1" w:themeShade="A6"/>
              <w:bottom w:val="single" w:sz="4" w:space="0" w:color="BFBFBF" w:themeColor="background1" w:themeShade="BF"/>
            </w:tcBorders>
            <w:vAlign w:val="top"/>
          </w:tcPr>
          <w:p w14:paraId="5CE33804" w14:textId="77777777" w:rsidR="00ED0C16" w:rsidRPr="00151E4B" w:rsidRDefault="00ED0C16" w:rsidP="00EA69D0">
            <w:pPr>
              <w:pStyle w:val="INDICATORTEXT"/>
              <w:jc w:val="both"/>
              <w:rPr>
                <w:b/>
                <w:bCs/>
                <w:szCs w:val="18"/>
              </w:rPr>
            </w:pPr>
            <w:r w:rsidRPr="00151E4B">
              <w:rPr>
                <w:b/>
                <w:bCs/>
                <w:szCs w:val="18"/>
              </w:rPr>
              <w:t>LOGIC</w:t>
            </w:r>
          </w:p>
        </w:tc>
      </w:tr>
      <w:tr w:rsidR="00ED0C16" w:rsidRPr="00D5451C" w14:paraId="2A030AF4" w14:textId="77777777" w:rsidTr="00BE4C9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BFBFBF" w:themeColor="background1" w:themeShade="BF"/>
            </w:tcBorders>
            <w:vAlign w:val="top"/>
          </w:tcPr>
          <w:p w14:paraId="4E546CF1" w14:textId="77777777" w:rsidR="00ED0C16" w:rsidRDefault="00ED0C16" w:rsidP="00BE4C99">
            <w:pPr>
              <w:pStyle w:val="INDICATORNUMBER"/>
              <w:rPr>
                <w:rStyle w:val="IntenseEmphasis"/>
                <w:b/>
                <w:bCs w:val="0"/>
                <w:i w:val="0"/>
                <w:iCs w:val="0"/>
                <w:color w:val="595959"/>
              </w:rPr>
            </w:pPr>
            <w:r>
              <w:rPr>
                <w:rStyle w:val="IntenseEmphasis"/>
                <w:b/>
                <w:bCs w:val="0"/>
                <w:i w:val="0"/>
                <w:iCs w:val="0"/>
                <w:color w:val="595959"/>
              </w:rPr>
              <w:t>IFD 17</w:t>
            </w:r>
          </w:p>
        </w:tc>
        <w:tc>
          <w:tcPr>
            <w:tcW w:w="11236" w:type="dxa"/>
            <w:tcBorders>
              <w:top w:val="single" w:sz="4" w:space="0" w:color="A6A6A6" w:themeColor="background1" w:themeShade="A6"/>
              <w:bottom w:val="single" w:sz="4" w:space="0" w:color="BFBFBF" w:themeColor="background1" w:themeShade="BF"/>
            </w:tcBorders>
            <w:shd w:val="clear" w:color="auto" w:fill="auto"/>
          </w:tcPr>
          <w:p w14:paraId="0763F51B" w14:textId="77777777" w:rsidR="00ED0C16" w:rsidRDefault="00ED0C16"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The following options are applicable </w:t>
            </w:r>
            <w:r>
              <w:t xml:space="preserve">if you reported </w:t>
            </w:r>
            <w:r w:rsidRPr="00BF429C">
              <w:t>≥</w:t>
            </w:r>
            <w:r>
              <w:t xml:space="preserve">20% of your organisation’s inclusive finance investments are in </w:t>
            </w:r>
            <w:r w:rsidR="00982C9C">
              <w:t>debt</w:t>
            </w:r>
            <w:r>
              <w:t xml:space="preserve"> in [04]: </w:t>
            </w:r>
          </w:p>
          <w:p w14:paraId="0C365841" w14:textId="77777777" w:rsidR="00ED0C16" w:rsidRPr="00016D9A"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rPr>
                <w:i/>
              </w:rPr>
            </w:pPr>
            <w:r w:rsidRPr="00016D9A">
              <w:rPr>
                <w:i/>
              </w:rPr>
              <w:t>For fixed income investments: Use the Lenders’ Guidelines for Setting Covenants in Support of Responsible Microfinance as an example or reference document.</w:t>
            </w:r>
          </w:p>
          <w:p w14:paraId="03DBAB32" w14:textId="77777777" w:rsidR="00ED0C16" w:rsidRPr="00BE4C99"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rPr>
                <w:bCs/>
                <w:szCs w:val="18"/>
                <w:lang w:eastAsia="en-US"/>
              </w:rPr>
            </w:pPr>
            <w:r w:rsidRPr="00016D9A">
              <w:rPr>
                <w:i/>
              </w:rPr>
              <w:t>For fixed income investments: Train your staff on effective monitoring and covenant waiver negotiations to manage deteriorating conditions, and transition a non-performing loan from loan origination staff to specialised workout staff.</w:t>
            </w:r>
          </w:p>
        </w:tc>
      </w:tr>
      <w:tr w:rsidR="00BE4C99" w:rsidRPr="00D5451C" w14:paraId="24E43ADA" w14:textId="77777777" w:rsidTr="00BE4C9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2"/>
            <w:tcBorders>
              <w:top w:val="single" w:sz="4" w:space="0" w:color="A6A6A6" w:themeColor="background1" w:themeShade="A6"/>
              <w:bottom w:val="single" w:sz="4" w:space="0" w:color="BFBFBF" w:themeColor="background1" w:themeShade="BF"/>
            </w:tcBorders>
            <w:vAlign w:val="top"/>
          </w:tcPr>
          <w:p w14:paraId="0CED5F49" w14:textId="77777777" w:rsidR="00BE4C99" w:rsidRPr="003C6508" w:rsidRDefault="00BE4C99" w:rsidP="00EA69D0">
            <w:pPr>
              <w:pStyle w:val="INDICATORTEXT"/>
              <w:jc w:val="both"/>
              <w:rPr>
                <w:b/>
                <w:szCs w:val="18"/>
              </w:rPr>
            </w:pPr>
            <w:r w:rsidRPr="003C6508">
              <w:rPr>
                <w:b/>
                <w:szCs w:val="18"/>
              </w:rPr>
              <w:t>ASSESSMENT</w:t>
            </w:r>
          </w:p>
        </w:tc>
      </w:tr>
      <w:tr w:rsidR="00BE4C99" w:rsidRPr="00D5451C" w14:paraId="56314560" w14:textId="77777777" w:rsidTr="00BE4C9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7B05B428" w14:textId="77777777" w:rsidR="00BE4C99" w:rsidRDefault="00BE4C99" w:rsidP="00EA69D0">
            <w:pPr>
              <w:pStyle w:val="INDICATORNUMBER"/>
              <w:rPr>
                <w:rStyle w:val="IntenseEmphasis"/>
                <w:b/>
                <w:bCs w:val="0"/>
                <w:i w:val="0"/>
                <w:iCs w:val="0"/>
                <w:color w:val="595959"/>
              </w:rPr>
            </w:pPr>
            <w:r>
              <w:rPr>
                <w:rStyle w:val="IntenseEmphasis"/>
                <w:b/>
                <w:bCs w:val="0"/>
                <w:i w:val="0"/>
                <w:iCs w:val="0"/>
                <w:color w:val="595959"/>
              </w:rPr>
              <w:t>IFD 17</w:t>
            </w:r>
          </w:p>
        </w:tc>
        <w:tc>
          <w:tcPr>
            <w:tcW w:w="11236" w:type="dxa"/>
            <w:tcBorders>
              <w:top w:val="single" w:sz="4" w:space="0" w:color="BFBFBF" w:themeColor="background1" w:themeShade="BF"/>
              <w:bottom w:val="single" w:sz="4" w:space="0" w:color="0082C8"/>
            </w:tcBorders>
            <w:shd w:val="clear" w:color="auto" w:fill="auto"/>
          </w:tcPr>
          <w:p w14:paraId="1E4668C9" w14:textId="0C1D7A9F" w:rsidR="00BE4C99" w:rsidRDefault="00BE4C99" w:rsidP="00580C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E4C99">
              <w:rPr>
                <w:bCs/>
                <w:szCs w:val="18"/>
              </w:rPr>
              <w:t xml:space="preserve">Maximum score: Three </w:t>
            </w:r>
            <w:r w:rsidRPr="00BE4C99">
              <w:rPr>
                <w:bCs/>
                <w:szCs w:val="18"/>
              </w:rPr>
              <w:sym w:font="Wingdings" w:char="F0AB"/>
            </w:r>
            <w:r w:rsidR="00580CA9">
              <w:rPr>
                <w:bCs/>
                <w:szCs w:val="18"/>
              </w:rPr>
              <w:t xml:space="preserve"> </w:t>
            </w:r>
            <w:r w:rsidRPr="00BE4C99">
              <w:rPr>
                <w:bCs/>
                <w:szCs w:val="18"/>
              </w:rPr>
              <w:t>The assessment of this indicator is based on your responses to [17.1].</w:t>
            </w:r>
          </w:p>
        </w:tc>
      </w:tr>
    </w:tbl>
    <w:p w14:paraId="78497429" w14:textId="77777777" w:rsidR="00E1153C" w:rsidRDefault="00E1153C" w:rsidP="00066773">
      <w:pPr>
        <w:pStyle w:val="INDICATORTEXT"/>
        <w:ind w:left="0"/>
        <w:sectPr w:rsidR="00E1153C" w:rsidSect="00855023">
          <w:footerReference w:type="default" r:id="rId47"/>
          <w:footerReference w:type="first" r:id="rId48"/>
          <w:pgSz w:w="16840" w:h="11900" w:orient="landscape"/>
          <w:pgMar w:top="1616" w:right="1440" w:bottom="1616" w:left="1440"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E1153C" w14:paraId="5914F695" w14:textId="77777777" w:rsidTr="00EA69D0">
        <w:trPr>
          <w:cnfStyle w:val="100000000000" w:firstRow="1" w:lastRow="0" w:firstColumn="0" w:lastColumn="0" w:oddVBand="0" w:evenVBand="0" w:oddHBand="0" w:evenHBand="0" w:firstRowFirstColumn="0" w:firstRowLastColumn="0" w:lastRowFirstColumn="0" w:lastRowLastColumn="0"/>
        </w:trPr>
        <w:tc>
          <w:tcPr>
            <w:tcW w:w="9129" w:type="dxa"/>
          </w:tcPr>
          <w:p w14:paraId="11329802" w14:textId="77777777" w:rsidR="00E1153C" w:rsidRDefault="00E1153C" w:rsidP="00EA69D0">
            <w:pPr>
              <w:widowControl/>
              <w:autoSpaceDE/>
              <w:autoSpaceDN/>
              <w:adjustRightInd/>
              <w:spacing w:after="0" w:line="240" w:lineRule="auto"/>
              <w:rPr>
                <w:rStyle w:val="IntenseEmphasis"/>
                <w:b/>
                <w:bCs w:val="0"/>
                <w:i w:val="0"/>
                <w:iCs w:val="0"/>
              </w:rPr>
            </w:pPr>
            <w:r>
              <w:lastRenderedPageBreak/>
              <w:t>SECTION</w:t>
            </w:r>
          </w:p>
        </w:tc>
      </w:tr>
      <w:tr w:rsidR="00E1153C" w14:paraId="747867FC" w14:textId="77777777" w:rsidTr="00EA69D0">
        <w:trPr>
          <w:cnfStyle w:val="010000000000" w:firstRow="0" w:lastRow="1" w:firstColumn="0" w:lastColumn="0" w:oddVBand="0" w:evenVBand="0" w:oddHBand="0" w:evenHBand="0" w:firstRowFirstColumn="0" w:firstRowLastColumn="0" w:lastRowFirstColumn="0" w:lastRowLastColumn="0"/>
        </w:trPr>
        <w:tc>
          <w:tcPr>
            <w:tcW w:w="9129" w:type="dxa"/>
          </w:tcPr>
          <w:p w14:paraId="7260DA01" w14:textId="77777777" w:rsidR="00E1153C" w:rsidRPr="008C02AE" w:rsidRDefault="00E1153C" w:rsidP="00E1153C">
            <w:pPr>
              <w:pStyle w:val="Heading2"/>
              <w:outlineLvl w:val="1"/>
              <w:rPr>
                <w:rStyle w:val="IntenseEmphasis"/>
                <w:i w:val="0"/>
                <w:iCs w:val="0"/>
                <w:color w:val="008CD0"/>
              </w:rPr>
            </w:pPr>
            <w:bookmarkStart w:id="12" w:name="_Toc368050686"/>
            <w:r>
              <w:t>PIIF Principle 4</w:t>
            </w:r>
            <w:r w:rsidRPr="008C02AE">
              <w:t xml:space="preserve">: </w:t>
            </w:r>
            <w:r w:rsidRPr="00E1153C">
              <w:t>Responsible Investment</w:t>
            </w:r>
            <w:bookmarkEnd w:id="12"/>
            <w:r w:rsidRPr="00E1153C">
              <w:t xml:space="preserve"> </w:t>
            </w:r>
          </w:p>
        </w:tc>
      </w:tr>
    </w:tbl>
    <w:p w14:paraId="1DF11627" w14:textId="77777777" w:rsidR="002B681D" w:rsidRDefault="002B681D" w:rsidP="002B681D">
      <w:pPr>
        <w:pStyle w:val="INDICATORNUMBER"/>
      </w:pPr>
    </w:p>
    <w:p w14:paraId="7EFF1022" w14:textId="77777777" w:rsidR="002B681D" w:rsidRPr="00CA5FA9" w:rsidRDefault="002B681D" w:rsidP="002B681D">
      <w:pPr>
        <w:pStyle w:val="INDICATORTEXT"/>
        <w:ind w:left="0"/>
        <w:jc w:val="both"/>
        <w:rPr>
          <w:b/>
          <w:bCs/>
          <w:i/>
          <w:szCs w:val="18"/>
          <w:lang w:eastAsia="en-GB"/>
        </w:rPr>
      </w:pPr>
      <w:r w:rsidRPr="00CA5FA9">
        <w:rPr>
          <w:b/>
          <w:bCs/>
          <w:i/>
          <w:szCs w:val="18"/>
          <w:lang w:eastAsia="en-GB"/>
        </w:rPr>
        <w:t>Possible action:</w:t>
      </w:r>
    </w:p>
    <w:p w14:paraId="37C12FA7" w14:textId="77777777" w:rsidR="002B681D" w:rsidRPr="00CA5FA9" w:rsidRDefault="002B681D" w:rsidP="002B681D">
      <w:pPr>
        <w:pStyle w:val="INDICATORTEXT"/>
        <w:ind w:left="0"/>
        <w:jc w:val="both"/>
        <w:rPr>
          <w:bCs/>
          <w:i/>
          <w:szCs w:val="18"/>
          <w:lang w:eastAsia="en-GB"/>
        </w:rPr>
      </w:pPr>
      <w:r w:rsidRPr="00CA5FA9">
        <w:rPr>
          <w:bCs/>
          <w:i/>
          <w:szCs w:val="18"/>
          <w:lang w:eastAsia="en-GB"/>
        </w:rPr>
        <w:t>Use the Social Performance Task Force standards and tools to measure and report on social performance.</w:t>
      </w:r>
    </w:p>
    <w:p w14:paraId="56D8DC98" w14:textId="77777777" w:rsidR="002B681D" w:rsidRDefault="002B681D" w:rsidP="00066773">
      <w:pPr>
        <w:pStyle w:val="INDICATORTEXT"/>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B3" w14:paraId="5D888796"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0505D3E"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6B3FA08"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4E9E9F"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CEA9CB"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B3" w14:paraId="16ECAAF3"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5E911A1"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IFD 18</w:t>
            </w:r>
          </w:p>
        </w:tc>
        <w:tc>
          <w:tcPr>
            <w:tcW w:w="3402" w:type="dxa"/>
          </w:tcPr>
          <w:p w14:paraId="3514A0FF" w14:textId="77777777" w:rsidR="009630B3" w:rsidRPr="00356CDA"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FEA13E9" w14:textId="77777777" w:rsidR="009630B3" w:rsidRPr="00A57E01"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25266EA"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1FBE585" w14:textId="77777777" w:rsidR="009630B3" w:rsidRDefault="009630B3" w:rsidP="00066773">
      <w:pPr>
        <w:pStyle w:val="INDICATORTEXT"/>
        <w:ind w:left="0"/>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CA5FA9" w14:paraId="3A5D911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78E6179B" w14:textId="77777777" w:rsidR="00CA5FA9" w:rsidRPr="00903B63" w:rsidRDefault="00CA5FA9"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18</w:t>
            </w:r>
          </w:p>
        </w:tc>
        <w:tc>
          <w:tcPr>
            <w:tcW w:w="8121" w:type="dxa"/>
            <w:gridSpan w:val="3"/>
            <w:tcBorders>
              <w:top w:val="single" w:sz="4" w:space="0" w:color="0070C0"/>
              <w:bottom w:val="single" w:sz="4" w:space="0" w:color="0070C0"/>
              <w:right w:val="single" w:sz="4" w:space="0" w:color="0070C0"/>
            </w:tcBorders>
            <w:shd w:val="clear" w:color="auto" w:fill="0070C0"/>
          </w:tcPr>
          <w:p w14:paraId="3C475A26" w14:textId="77777777" w:rsidR="00CA5FA9" w:rsidRPr="00903B63" w:rsidRDefault="00CA5FA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012BE" w14:paraId="053E1080"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F1E43C6" w14:textId="77777777" w:rsidR="00A012BE" w:rsidRDefault="00A012BE" w:rsidP="00BD0CEE">
            <w:pPr>
              <w:pStyle w:val="INDICATORNUMBER"/>
              <w:rPr>
                <w:rStyle w:val="IntenseEmphasis"/>
                <w:b/>
                <w:bCs w:val="0"/>
                <w:i w:val="0"/>
                <w:iCs w:val="0"/>
                <w:color w:val="595959"/>
              </w:rPr>
            </w:pPr>
            <w:r>
              <w:rPr>
                <w:rStyle w:val="IntenseEmphasis"/>
                <w:b/>
                <w:bCs w:val="0"/>
                <w:i w:val="0"/>
                <w:iCs w:val="0"/>
                <w:color w:val="595959"/>
              </w:rPr>
              <w:t>IFD 18.1</w:t>
            </w:r>
          </w:p>
        </w:tc>
        <w:tc>
          <w:tcPr>
            <w:tcW w:w="8121" w:type="dxa"/>
            <w:gridSpan w:val="3"/>
            <w:tcBorders>
              <w:top w:val="single" w:sz="4" w:space="0" w:color="0070C0"/>
              <w:right w:val="single" w:sz="4" w:space="0" w:color="0070C0"/>
            </w:tcBorders>
            <w:shd w:val="clear" w:color="auto" w:fill="DAEEF3" w:themeFill="accent5" w:themeFillTint="33"/>
          </w:tcPr>
          <w:p w14:paraId="60263A2C" w14:textId="77777777" w:rsidR="00A012BE" w:rsidRPr="00EF33D2"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r w:rsidRPr="00BD0CEE">
              <w:t>Indicate if you use the following tools for social performance reporting:</w:t>
            </w:r>
          </w:p>
        </w:tc>
      </w:tr>
      <w:tr w:rsidR="00A012BE" w14:paraId="5DAF07D1" w14:textId="77777777" w:rsidTr="005E67F5">
        <w:trPr>
          <w:trHeight w:val="249"/>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D88250"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71C20327" w14:textId="77777777" w:rsidR="00A012BE" w:rsidRPr="0073065B" w:rsidRDefault="00A012BE" w:rsidP="00BD0CE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BD0CEE">
              <w:rPr>
                <w:b/>
                <w:bCs/>
                <w:color w:val="FFFFFF" w:themeColor="background1"/>
              </w:rPr>
              <w:t>Externally developed tools</w:t>
            </w:r>
            <w:r w:rsidRPr="00BD0CEE">
              <w:rPr>
                <w:b/>
                <w:color w:val="FFFFFF" w:themeColor="background1"/>
              </w:rPr>
              <w:t xml:space="preserve"> </w:t>
            </w:r>
          </w:p>
        </w:tc>
      </w:tr>
      <w:tr w:rsidR="00A012BE" w14:paraId="1641E26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3D9ED7E"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302B5E5"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During due diligence</w:t>
            </w:r>
          </w:p>
        </w:tc>
      </w:tr>
      <w:tr w:rsidR="00A012BE" w14:paraId="1DFF43A0"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9B29A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E5D503"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5CF076"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8E386AC" w14:textId="77777777" w:rsidR="00A012BE" w:rsidRPr="00B734A4" w:rsidRDefault="00A012BE" w:rsidP="00016F7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p>
        </w:tc>
      </w:tr>
      <w:tr w:rsidR="00A012BE" w14:paraId="6612595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EEDFF9"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1A54B71"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3E6FA81A"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346532"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060A5B6C"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C7A835D"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4E040FB3" w14:textId="77777777"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p>
        </w:tc>
      </w:tr>
      <w:tr w:rsidR="00A012BE" w14:paraId="50AFFB1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E7B9A1"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70D0166"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0DF78FE7"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044DA7"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211CA461" w14:textId="77777777" w:rsidR="00A012BE" w:rsidRPr="00E620EE"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5B1BA03F" w14:textId="77777777" w:rsidTr="004B1F0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99B7B24" w14:textId="77777777" w:rsidR="00A012BE" w:rsidRDefault="00A012BE" w:rsidP="00EA69D0">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1C4A8344" w14:textId="77777777" w:rsidR="00A012BE" w:rsidRPr="0073065B" w:rsidRDefault="00A012BE" w:rsidP="004B1F0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4B1F05">
              <w:rPr>
                <w:b/>
                <w:bCs/>
                <w:color w:val="FFFFFF" w:themeColor="background1"/>
              </w:rPr>
              <w:t>In-house tools based on externally developed tools</w:t>
            </w:r>
          </w:p>
        </w:tc>
      </w:tr>
      <w:tr w:rsidR="00A012BE" w14:paraId="721FA0AA" w14:textId="77777777" w:rsidTr="004B1F05">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35C8D"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1CCD9C6F"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During due diligence</w:t>
            </w:r>
          </w:p>
        </w:tc>
      </w:tr>
      <w:tr w:rsidR="00A012BE" w14:paraId="0BF48782"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5A2436"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23A9FD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420E55"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268DD2" w14:textId="77777777"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p>
        </w:tc>
      </w:tr>
      <w:tr w:rsidR="00A012BE" w14:paraId="45FF2C7F" w14:textId="77777777" w:rsidTr="00B45F5B">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096FA3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39AE9A18"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For monitoring and reporting purposes</w:t>
            </w:r>
          </w:p>
        </w:tc>
      </w:tr>
      <w:tr w:rsidR="00A012BE" w14:paraId="4D4DA758"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8B4B668"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27B374F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BE8D4C8"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A8FBA7C" w14:textId="77777777"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p>
        </w:tc>
      </w:tr>
      <w:tr w:rsidR="00A012BE" w14:paraId="6D058AF4"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0247AE"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DFB33F0" w14:textId="77777777" w:rsidR="00A012BE" w:rsidRPr="00EC58AF"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70AD1B78"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8C3D6A"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29292BE0" w14:textId="77777777" w:rsidR="00A012BE" w:rsidRPr="00E620EE"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p>
        </w:tc>
      </w:tr>
      <w:tr w:rsidR="00A012BE" w14:paraId="72DBBC2F" w14:textId="77777777" w:rsidTr="00A012B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FCCD6C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373A00CC" w14:textId="77777777" w:rsidR="00A012BE" w:rsidRPr="00A012BE" w:rsidRDefault="00A012BE" w:rsidP="00A012BE">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A012BE">
              <w:rPr>
                <w:b/>
                <w:bCs/>
                <w:color w:val="FFFFFF" w:themeColor="background1"/>
              </w:rPr>
              <w:t>Tools developed solely in-house</w:t>
            </w:r>
          </w:p>
        </w:tc>
      </w:tr>
      <w:tr w:rsidR="00A012BE" w14:paraId="7E6E48B3" w14:textId="77777777" w:rsidTr="00A012B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03E808B"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6A2066A" w14:textId="77777777" w:rsidR="00A012BE" w:rsidRPr="00EC58AF" w:rsidRDefault="00A012BE" w:rsidP="00A012B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During due diligence</w:t>
            </w:r>
          </w:p>
        </w:tc>
      </w:tr>
      <w:tr w:rsidR="00A012BE" w14:paraId="29E0F269"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ABDB580"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253DFE"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E4D3E"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9673AC1" w14:textId="77777777"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p>
        </w:tc>
      </w:tr>
      <w:tr w:rsidR="00A012BE" w14:paraId="01B4C05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27B88FF"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01827875"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5F8F5407"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EEFF2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8351A"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B44023"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633D1C" w14:textId="77777777"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p>
        </w:tc>
      </w:tr>
      <w:tr w:rsidR="00A012BE" w14:paraId="77491A47" w14:textId="77777777" w:rsidTr="00A012B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B3538B2"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45736133"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12CBE94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0B6685B"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0070C0"/>
              <w:right w:val="single" w:sz="4" w:space="0" w:color="0070C0"/>
            </w:tcBorders>
            <w:shd w:val="clear" w:color="auto" w:fill="auto"/>
          </w:tcPr>
          <w:p w14:paraId="37FB44AA" w14:textId="77777777" w:rsidR="00A012BE" w:rsidRPr="00903B63"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283444A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B242C9E" w14:textId="77777777" w:rsidR="00A012BE" w:rsidRDefault="00A012BE" w:rsidP="00EA69D0">
            <w:pPr>
              <w:pStyle w:val="INDICATORNUMBER"/>
              <w:rPr>
                <w:rStyle w:val="IntenseEmphasis"/>
                <w:b/>
                <w:bCs w:val="0"/>
                <w:i w:val="0"/>
                <w:iCs w:val="0"/>
                <w:color w:val="595959"/>
              </w:rPr>
            </w:pPr>
            <w:r>
              <w:rPr>
                <w:rStyle w:val="IntenseEmphasis"/>
                <w:b/>
                <w:bCs w:val="0"/>
                <w:i w:val="0"/>
                <w:iCs w:val="0"/>
                <w:color w:val="595959"/>
              </w:rPr>
              <w:t>IFD 18.2</w:t>
            </w:r>
          </w:p>
        </w:tc>
        <w:tc>
          <w:tcPr>
            <w:tcW w:w="8121" w:type="dxa"/>
            <w:gridSpan w:val="3"/>
            <w:tcBorders>
              <w:top w:val="single" w:sz="4" w:space="0" w:color="0070C0"/>
              <w:right w:val="single" w:sz="4" w:space="0" w:color="0070C0"/>
            </w:tcBorders>
            <w:shd w:val="clear" w:color="auto" w:fill="DAEEF3" w:themeFill="accent5" w:themeFillTint="33"/>
          </w:tcPr>
          <w:p w14:paraId="7367D56A" w14:textId="77777777" w:rsidR="00A012BE" w:rsidRPr="001C0916"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9FEC2B2" w14:textId="77777777" w:rsidR="00A012BE" w:rsidRPr="003939E2"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12BE" w14:paraId="521A5CB2"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4D206C4F"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28EE5FAB" w14:textId="77777777" w:rsidR="00A012BE" w:rsidRPr="00641017"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58BE45D9" w14:textId="77777777" w:rsidR="002F06ED" w:rsidRDefault="002F06ED" w:rsidP="002F06ED">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2F06ED" w14:paraId="48F674C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0C87A05E" w14:textId="77777777" w:rsidR="002F06ED" w:rsidRPr="00DC20FA" w:rsidRDefault="002F06ED"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18</w:t>
            </w:r>
          </w:p>
        </w:tc>
        <w:tc>
          <w:tcPr>
            <w:tcW w:w="8037" w:type="dxa"/>
            <w:tcBorders>
              <w:top w:val="single" w:sz="4" w:space="0" w:color="0082C8"/>
              <w:bottom w:val="nil"/>
              <w:right w:val="single" w:sz="4" w:space="0" w:color="0070C0"/>
            </w:tcBorders>
          </w:tcPr>
          <w:p w14:paraId="2D00C5A6" w14:textId="77777777" w:rsidR="002F06ED" w:rsidRPr="00DC20FA" w:rsidRDefault="002F06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16D9A" w:rsidRPr="00D5451C" w14:paraId="54BA86B5" w14:textId="77777777" w:rsidTr="002B037E">
        <w:trPr>
          <w:cnfStyle w:val="000000100000" w:firstRow="0" w:lastRow="0" w:firstColumn="0" w:lastColumn="0" w:oddVBand="0" w:evenVBand="0" w:oddHBand="1" w:evenHBand="0" w:firstRowFirstColumn="0" w:firstRowLastColumn="0" w:lastRowFirstColumn="0" w:lastRowLastColumn="0"/>
          <w:trHeight w:val="226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6EBDB82" w14:textId="77777777" w:rsidR="00016D9A" w:rsidRPr="000D72DF" w:rsidRDefault="00016D9A" w:rsidP="00EA69D0">
            <w:pPr>
              <w:pStyle w:val="INDICATORNUMBER"/>
              <w:rPr>
                <w:rStyle w:val="IntenseEmphasis"/>
                <w:b/>
                <w:bCs w:val="0"/>
                <w:i w:val="0"/>
                <w:iCs w:val="0"/>
              </w:rPr>
            </w:pPr>
            <w:r>
              <w:rPr>
                <w:rStyle w:val="IntenseEmphasis"/>
                <w:b/>
                <w:bCs w:val="0"/>
                <w:i w:val="0"/>
                <w:iCs w:val="0"/>
                <w:color w:val="595959"/>
              </w:rPr>
              <w:t>IFD 18</w:t>
            </w:r>
          </w:p>
        </w:tc>
        <w:tc>
          <w:tcPr>
            <w:tcW w:w="8037" w:type="dxa"/>
            <w:tcBorders>
              <w:top w:val="nil"/>
              <w:right w:val="single" w:sz="4" w:space="0" w:color="0070C0"/>
            </w:tcBorders>
            <w:shd w:val="clear" w:color="auto" w:fill="auto"/>
          </w:tcPr>
          <w:p w14:paraId="01FC1F4A" w14:textId="77777777" w:rsidR="00016D9A" w:rsidRPr="00DC20FA" w:rsidRDefault="00016D9A"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Social performance is the effective translation of an institution’s mission into practice in line with accepted social values (SPTF definition). It is about making an organisation's social mission a reality, whatever the mission. It may include serving larger numbers of poor and excluded people; improving the quality and appropriateness of financial services; creating benefits for clients; and improving social responsibility of an MFI.</w:t>
            </w:r>
          </w:p>
          <w:p w14:paraId="59A007EA" w14:textId="77777777" w:rsidR="00016D9A" w:rsidRPr="00DC20FA" w:rsidRDefault="00016D9A" w:rsidP="00CC0EF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 xml:space="preserve">Externally developed tools: See the </w:t>
            </w:r>
            <w:hyperlink r:id="rId49" w:history="1">
              <w:r w:rsidRPr="002F06ED">
                <w:rPr>
                  <w:bCs/>
                  <w:color w:val="0070C0"/>
                  <w:szCs w:val="18"/>
                  <w:u w:val="single"/>
                </w:rPr>
                <w:t>Universal Standards for Social Performance Management</w:t>
              </w:r>
            </w:hyperlink>
            <w:r w:rsidRPr="002F06ED">
              <w:rPr>
                <w:bCs/>
                <w:szCs w:val="18"/>
              </w:rPr>
              <w:t>, a set of management standards that apply to all microfinance institutions pursing a double bottom line. </w:t>
            </w:r>
            <w:r w:rsidR="00CC0EF3" w:rsidRPr="00DC20FA">
              <w:rPr>
                <w:rStyle w:val="IntenseEmphasis"/>
                <w:b w:val="0"/>
                <w:i w:val="0"/>
                <w:iCs w:val="0"/>
                <w:color w:val="595959"/>
                <w:szCs w:val="18"/>
              </w:rPr>
              <w:t xml:space="preserve"> </w:t>
            </w:r>
          </w:p>
        </w:tc>
      </w:tr>
      <w:tr w:rsidR="002F06ED" w:rsidRPr="00D5451C" w14:paraId="1D459B69"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A6A6A6" w:themeColor="background1" w:themeShade="A6"/>
              <w:right w:val="single" w:sz="4" w:space="0" w:color="0070C0"/>
            </w:tcBorders>
            <w:vAlign w:val="top"/>
          </w:tcPr>
          <w:p w14:paraId="0B4176FF" w14:textId="77777777" w:rsidR="002F06ED" w:rsidRPr="003C6508" w:rsidRDefault="002F06ED" w:rsidP="00EA69D0">
            <w:pPr>
              <w:pStyle w:val="INDICATORTEXT"/>
              <w:jc w:val="both"/>
              <w:rPr>
                <w:b/>
                <w:szCs w:val="18"/>
              </w:rPr>
            </w:pPr>
            <w:r>
              <w:rPr>
                <w:b/>
                <w:szCs w:val="18"/>
              </w:rPr>
              <w:t>LOGIC</w:t>
            </w:r>
          </w:p>
        </w:tc>
      </w:tr>
      <w:tr w:rsidR="002F06ED" w:rsidRPr="00D5451C" w14:paraId="4B71BC39" w14:textId="77777777" w:rsidTr="00EA69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right w:val="single" w:sz="4" w:space="0" w:color="595959" w:themeColor="text1" w:themeTint="A6"/>
            </w:tcBorders>
            <w:vAlign w:val="top"/>
          </w:tcPr>
          <w:p w14:paraId="70F04CD9" w14:textId="77777777" w:rsidR="002F06ED" w:rsidRPr="003C6508" w:rsidRDefault="002F06ED" w:rsidP="00EA69D0">
            <w:pPr>
              <w:pStyle w:val="INDICATORTEXT"/>
              <w:jc w:val="both"/>
              <w:rPr>
                <w:b/>
                <w:szCs w:val="18"/>
              </w:rPr>
            </w:pPr>
            <w:r>
              <w:rPr>
                <w:b/>
                <w:szCs w:val="18"/>
              </w:rPr>
              <w:t>IFD 18</w:t>
            </w:r>
          </w:p>
        </w:tc>
        <w:tc>
          <w:tcPr>
            <w:tcW w:w="8037" w:type="dxa"/>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33E66C97" w14:textId="77777777" w:rsidR="002F06ED" w:rsidRPr="003C6508" w:rsidRDefault="00E17EFE" w:rsidP="00E17EFE">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Indicators [28-31] will be applicable if you report using any tools in this indicator</w:t>
            </w:r>
            <w:r w:rsidR="00982C9C">
              <w:rPr>
                <w:bCs/>
                <w:szCs w:val="18"/>
              </w:rPr>
              <w:t xml:space="preserve"> (in house and/or externally developed)</w:t>
            </w:r>
            <w:r>
              <w:rPr>
                <w:bCs/>
                <w:szCs w:val="18"/>
              </w:rPr>
              <w:t xml:space="preserve">. </w:t>
            </w:r>
          </w:p>
        </w:tc>
      </w:tr>
    </w:tbl>
    <w:p w14:paraId="16FFF60C" w14:textId="77777777" w:rsidR="002F06ED" w:rsidRDefault="002F06ED" w:rsidP="00066773">
      <w:pPr>
        <w:pStyle w:val="INDICATORTEXT"/>
        <w:ind w:left="0"/>
      </w:pPr>
    </w:p>
    <w:p w14:paraId="0537EBF6" w14:textId="77777777" w:rsidR="00EA69D0" w:rsidRDefault="00066773" w:rsidP="00066773">
      <w:pPr>
        <w:pStyle w:val="INDICATORTEXT"/>
        <w:ind w:left="0"/>
        <w:rPr>
          <w:b/>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A69D0" w14:paraId="0A665C53"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006674"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0168BCA"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E4A1294"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E46F3CC"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A69D0" w14:paraId="4F49DE5C"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C432322"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IFD 19</w:t>
            </w:r>
          </w:p>
        </w:tc>
        <w:tc>
          <w:tcPr>
            <w:tcW w:w="3402" w:type="dxa"/>
          </w:tcPr>
          <w:p w14:paraId="5DF3F32D" w14:textId="77777777" w:rsidR="00EA69D0" w:rsidRPr="00356CDA"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D685AFC" w14:textId="77777777" w:rsidR="00EA69D0" w:rsidRPr="00A57E01"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D00ED83"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6839871" w14:textId="77777777" w:rsidR="00066773" w:rsidRDefault="00066773"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B32739" w14:paraId="46730409"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80A3BDE" w14:textId="77777777" w:rsidR="00B32739" w:rsidRPr="00903B63" w:rsidRDefault="00B32739"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19</w:t>
            </w:r>
          </w:p>
        </w:tc>
        <w:tc>
          <w:tcPr>
            <w:tcW w:w="8121" w:type="dxa"/>
            <w:gridSpan w:val="2"/>
            <w:tcBorders>
              <w:top w:val="single" w:sz="4" w:space="0" w:color="0070C0"/>
              <w:bottom w:val="single" w:sz="4" w:space="0" w:color="0070C0"/>
              <w:right w:val="single" w:sz="4" w:space="0" w:color="0070C0"/>
            </w:tcBorders>
            <w:shd w:val="clear" w:color="auto" w:fill="0070C0"/>
          </w:tcPr>
          <w:p w14:paraId="7B7DD9CB" w14:textId="77777777" w:rsidR="00B32739" w:rsidRPr="00903B63"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32739" w14:paraId="36791CF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0BEF2CD"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19.1</w:t>
            </w:r>
          </w:p>
        </w:tc>
        <w:tc>
          <w:tcPr>
            <w:tcW w:w="8121" w:type="dxa"/>
            <w:gridSpan w:val="2"/>
            <w:tcBorders>
              <w:top w:val="single" w:sz="4" w:space="0" w:color="0070C0"/>
              <w:right w:val="single" w:sz="4" w:space="0" w:color="0070C0"/>
            </w:tcBorders>
            <w:shd w:val="clear" w:color="auto" w:fill="DAEEF3" w:themeFill="accent5" w:themeFillTint="33"/>
          </w:tcPr>
          <w:p w14:paraId="230AE14C" w14:textId="77777777" w:rsidR="00B32739" w:rsidRPr="0003187E" w:rsidRDefault="00B32739" w:rsidP="0003187E">
            <w:pPr>
              <w:pStyle w:val="INDICATORTEXT"/>
              <w:cnfStyle w:val="000000100000" w:firstRow="0" w:lastRow="0" w:firstColumn="0" w:lastColumn="0" w:oddVBand="0" w:evenVBand="0" w:oddHBand="1" w:evenHBand="0" w:firstRowFirstColumn="0" w:firstRowLastColumn="0" w:lastRowFirstColumn="0" w:lastRowLastColumn="0"/>
            </w:pPr>
            <w:r w:rsidRPr="0003187E">
              <w:t>Indicate if you require the retail institutions in which you invest to have an independent financial rating.</w:t>
            </w:r>
          </w:p>
        </w:tc>
      </w:tr>
      <w:tr w:rsidR="00B32739" w14:paraId="7B9DE0EE"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078DB15"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28F67A82"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59851434"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 xml:space="preserve">In </w:t>
            </w:r>
            <w:r w:rsidR="00EE00B1">
              <w:t xml:space="preserve">a </w:t>
            </w:r>
            <w:r w:rsidRPr="00B32739">
              <w:t>majority of cases</w:t>
            </w:r>
          </w:p>
          <w:p w14:paraId="74FAD816"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328E8E61"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B32739" w14:paraId="08347875"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9CC5998"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19.2</w:t>
            </w:r>
          </w:p>
        </w:tc>
        <w:tc>
          <w:tcPr>
            <w:tcW w:w="8121" w:type="dxa"/>
            <w:gridSpan w:val="2"/>
            <w:tcBorders>
              <w:top w:val="single" w:sz="4" w:space="0" w:color="0070C0"/>
              <w:right w:val="single" w:sz="4" w:space="0" w:color="0070C0"/>
            </w:tcBorders>
            <w:shd w:val="clear" w:color="auto" w:fill="DAEEF3" w:themeFill="accent5" w:themeFillTint="33"/>
          </w:tcPr>
          <w:p w14:paraId="7DB820D9" w14:textId="77777777" w:rsidR="00B32739" w:rsidRPr="0003187E" w:rsidRDefault="00B32739" w:rsidP="0003187E">
            <w:pPr>
              <w:pStyle w:val="INDICATORTEXT"/>
              <w:cnfStyle w:val="000000100000" w:firstRow="0" w:lastRow="0" w:firstColumn="0" w:lastColumn="0" w:oddVBand="0" w:evenVBand="0" w:oddHBand="1" w:evenHBand="0" w:firstRowFirstColumn="0" w:firstRowLastColumn="0" w:lastRowFirstColumn="0" w:lastRowLastColumn="0"/>
            </w:pPr>
            <w:r w:rsidRPr="0003187E">
              <w:t>Indicate if you require the retail institutions in which you invest to have an independent social rating.</w:t>
            </w:r>
          </w:p>
        </w:tc>
      </w:tr>
      <w:tr w:rsidR="00B32739" w14:paraId="47C33531"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A037EDE"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FF3C1B3"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7A01A4F9"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In</w:t>
            </w:r>
            <w:r w:rsidR="00EE00B1">
              <w:t xml:space="preserve"> a</w:t>
            </w:r>
            <w:r w:rsidRPr="00B32739">
              <w:t xml:space="preserve"> majority of cases</w:t>
            </w:r>
          </w:p>
          <w:p w14:paraId="21DB9C6B"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4CCFFBC3" w14:textId="77777777" w:rsid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No</w:t>
            </w:r>
          </w:p>
        </w:tc>
      </w:tr>
      <w:tr w:rsidR="00B32739" w14:paraId="20FB4E9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22FC58B6"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19.3</w:t>
            </w:r>
          </w:p>
        </w:tc>
        <w:tc>
          <w:tcPr>
            <w:tcW w:w="8121" w:type="dxa"/>
            <w:gridSpan w:val="2"/>
            <w:tcBorders>
              <w:top w:val="single" w:sz="4" w:space="0" w:color="0070C0"/>
              <w:right w:val="single" w:sz="4" w:space="0" w:color="0070C0"/>
            </w:tcBorders>
            <w:shd w:val="clear" w:color="auto" w:fill="DAEEF3" w:themeFill="accent5" w:themeFillTint="33"/>
          </w:tcPr>
          <w:p w14:paraId="60BDD04B" w14:textId="77777777" w:rsidR="00B32739" w:rsidRPr="0003187E" w:rsidRDefault="00B32739" w:rsidP="0003187E">
            <w:pPr>
              <w:pStyle w:val="INDICATORTEXT"/>
              <w:cnfStyle w:val="000000100000" w:firstRow="0" w:lastRow="0" w:firstColumn="0" w:lastColumn="0" w:oddVBand="0" w:evenVBand="0" w:oddHBand="1" w:evenHBand="0" w:firstRowFirstColumn="0" w:firstRowLastColumn="0" w:lastRowFirstColumn="0" w:lastRowLastColumn="0"/>
            </w:pPr>
            <w:r w:rsidRPr="0003187E">
              <w:t>Indicate if you require the retail institutions in which you invest to have an independent social audit.</w:t>
            </w:r>
          </w:p>
        </w:tc>
      </w:tr>
      <w:tr w:rsidR="0003187E" w14:paraId="38676EF6" w14:textId="77777777" w:rsidTr="00BC357D">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9E836E8" w14:textId="77777777" w:rsidR="0003187E" w:rsidRDefault="0003187E"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43D04A1E" w14:textId="77777777" w:rsidR="0003187E" w:rsidRPr="005308EE" w:rsidRDefault="0003187E"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Yes</w:t>
            </w:r>
          </w:p>
        </w:tc>
        <w:tc>
          <w:tcPr>
            <w:tcW w:w="4061" w:type="dxa"/>
            <w:tcBorders>
              <w:top w:val="nil"/>
              <w:bottom w:val="single" w:sz="4" w:space="0" w:color="0070C0"/>
              <w:right w:val="single" w:sz="4" w:space="0" w:color="0070C0"/>
            </w:tcBorders>
            <w:shd w:val="clear" w:color="auto" w:fill="auto"/>
          </w:tcPr>
          <w:p w14:paraId="3ED97883" w14:textId="77777777" w:rsidR="0003187E" w:rsidRDefault="0003187E"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B32739" w14:paraId="59A4814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C7B22B7"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19.4</w:t>
            </w:r>
          </w:p>
        </w:tc>
        <w:tc>
          <w:tcPr>
            <w:tcW w:w="8121" w:type="dxa"/>
            <w:gridSpan w:val="2"/>
            <w:tcBorders>
              <w:top w:val="single" w:sz="4" w:space="0" w:color="0070C0"/>
              <w:right w:val="single" w:sz="4" w:space="0" w:color="0070C0"/>
            </w:tcBorders>
            <w:shd w:val="clear" w:color="auto" w:fill="DAEEF3" w:themeFill="accent5" w:themeFillTint="33"/>
          </w:tcPr>
          <w:p w14:paraId="6B02819C" w14:textId="77777777" w:rsidR="00B32739" w:rsidRPr="001C0916" w:rsidRDefault="00B32739"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F1F4561" w14:textId="77777777" w:rsidR="00B32739" w:rsidRPr="003939E2" w:rsidRDefault="00B32739"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32739" w14:paraId="4FFFD82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E36EE44"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6078D778" w14:textId="77777777" w:rsidR="00B32739" w:rsidRPr="00641017" w:rsidRDefault="00B32739"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9F1E36B" w14:textId="77777777" w:rsidR="00EA69D0" w:rsidRDefault="00EA69D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B32739" w14:paraId="5E222E1E" w14:textId="77777777" w:rsidTr="00EE00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6CC7E6A" w14:textId="77777777" w:rsidR="00B32739" w:rsidRPr="00DC20FA" w:rsidRDefault="00B32739"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19</w:t>
            </w:r>
          </w:p>
        </w:tc>
        <w:tc>
          <w:tcPr>
            <w:tcW w:w="8037" w:type="dxa"/>
            <w:tcBorders>
              <w:top w:val="single" w:sz="4" w:space="0" w:color="0082C8"/>
              <w:bottom w:val="nil"/>
              <w:right w:val="single" w:sz="4" w:space="0" w:color="0070C0"/>
            </w:tcBorders>
          </w:tcPr>
          <w:p w14:paraId="1A828431" w14:textId="77777777" w:rsidR="00B32739" w:rsidRPr="00DC20FA"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E00B1" w:rsidRPr="00D5451C" w14:paraId="2866DAED" w14:textId="77777777" w:rsidTr="00EE00B1">
        <w:trPr>
          <w:cnfStyle w:val="000000100000" w:firstRow="0" w:lastRow="0" w:firstColumn="0" w:lastColumn="0" w:oddVBand="0" w:evenVBand="0" w:oddHBand="1" w:evenHBand="0" w:firstRowFirstColumn="0" w:firstRowLastColumn="0" w:lastRowFirstColumn="0" w:lastRowLastColumn="0"/>
          <w:trHeight w:val="3959"/>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B0F0"/>
            </w:tcBorders>
            <w:vAlign w:val="top"/>
          </w:tcPr>
          <w:p w14:paraId="75526BEA" w14:textId="77777777" w:rsidR="00EE00B1" w:rsidRPr="000D72DF" w:rsidRDefault="00EE00B1" w:rsidP="004E78E8">
            <w:pPr>
              <w:pStyle w:val="INDICATORNUMBER"/>
              <w:rPr>
                <w:rStyle w:val="IntenseEmphasis"/>
                <w:b/>
                <w:bCs w:val="0"/>
                <w:i w:val="0"/>
                <w:iCs w:val="0"/>
              </w:rPr>
            </w:pPr>
            <w:r>
              <w:rPr>
                <w:rStyle w:val="IntenseEmphasis"/>
                <w:b/>
                <w:bCs w:val="0"/>
                <w:i w:val="0"/>
                <w:iCs w:val="0"/>
                <w:color w:val="595959"/>
              </w:rPr>
              <w:t>IFD 19</w:t>
            </w:r>
          </w:p>
        </w:tc>
        <w:tc>
          <w:tcPr>
            <w:tcW w:w="8037" w:type="dxa"/>
            <w:tcBorders>
              <w:top w:val="nil"/>
              <w:bottom w:val="single" w:sz="4" w:space="0" w:color="00B0F0"/>
              <w:right w:val="single" w:sz="4" w:space="0" w:color="0070C0"/>
            </w:tcBorders>
            <w:shd w:val="clear" w:color="auto" w:fill="auto"/>
          </w:tcPr>
          <w:p w14:paraId="436D9181" w14:textId="77777777" w:rsid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32739">
              <w:rPr>
                <w:bCs/>
                <w:szCs w:val="18"/>
              </w:rPr>
              <w:t>Use of independent audits and ratings is in addition to financial accounting.</w:t>
            </w:r>
          </w:p>
          <w:p w14:paraId="6E097B89" w14:textId="77777777" w:rsidR="00EE00B1" w:rsidRP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Financial ratings</w:t>
            </w:r>
          </w:p>
          <w:p w14:paraId="2BB2D7C1" w14:textId="77777777" w:rsidR="00EE00B1" w:rsidRPr="00DC20FA"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Financial performance ratings not only measure the MFI´s creditworthiness, but also its trustworthiness and excellence in microfinance. They incorporate features of a credit rating but also include a deeper level of analysis in order to evaluate the institution´s effectiveness in reaching micro entrepreneurs with high quality loans. A financial performance rating is typically an integral assessment of the MFI´s global performance (strengths and weaknesses). The performance is awarded a rating or grade according to the evaluator´s own scale. The Microfinance Institutional Rating (MIR) is provided by all four specialist microfinance rating agencies and incorporates client protection indicators. For more information about ratings and providers, see www.ratinginitiative.org</w:t>
            </w:r>
          </w:p>
          <w:p w14:paraId="156B843C" w14:textId="77777777" w:rsidR="00EE00B1" w:rsidRPr="00EE00B1"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 xml:space="preserve">Social audits/ratings </w:t>
            </w:r>
          </w:p>
          <w:p w14:paraId="0871D813" w14:textId="77777777" w:rsidR="00EE00B1" w:rsidRPr="00DC20FA"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 xml:space="preserve">Social audits/ratings are an independent assessment of an MFI´s social performance. Social audits/ratings assess both social risk (the risk of not achieving its social mission) and social performance (the likelihood of contributing social value). The main difference between an audit and a rating is that in the latter, the performance is awarded a rating or grade according to the evaluator´s own scale. For more information about ratings and providers, see </w:t>
            </w:r>
            <w:hyperlink r:id="rId50" w:history="1">
              <w:r w:rsidRPr="00B32739">
                <w:rPr>
                  <w:bCs/>
                  <w:color w:val="0070C0"/>
                  <w:szCs w:val="18"/>
                  <w:u w:val="single"/>
                </w:rPr>
                <w:t>www.ratinginitiative.org</w:t>
              </w:r>
            </w:hyperlink>
            <w:r w:rsidRPr="00B32739">
              <w:rPr>
                <w:bCs/>
                <w:color w:val="0070C0"/>
                <w:szCs w:val="18"/>
                <w:u w:val="single"/>
              </w:rPr>
              <w:t>.</w:t>
            </w:r>
          </w:p>
        </w:tc>
      </w:tr>
    </w:tbl>
    <w:p w14:paraId="07E21355" w14:textId="77777777" w:rsidR="00BC4F74" w:rsidRDefault="00BC4F74" w:rsidP="00066773">
      <w:pPr>
        <w:pStyle w:val="INDICATORTEXT"/>
        <w:ind w:left="0"/>
        <w:rPr>
          <w:b/>
          <w:szCs w:val="18"/>
        </w:rPr>
      </w:pPr>
    </w:p>
    <w:p w14:paraId="747DB8FB" w14:textId="77777777" w:rsidR="0003187E" w:rsidRDefault="0003187E">
      <w:pPr>
        <w:widowControl/>
        <w:autoSpaceDE/>
        <w:autoSpaceDN/>
        <w:adjustRightInd/>
        <w:spacing w:before="0" w:after="0" w:line="240" w:lineRule="auto"/>
        <w:rPr>
          <w:rFonts w:eastAsia="Times New Roman"/>
          <w:b/>
          <w:bCs/>
          <w:i/>
          <w:color w:val="595959"/>
          <w:sz w:val="18"/>
          <w:szCs w:val="18"/>
          <w:lang w:eastAsia="en-GB"/>
        </w:rPr>
      </w:pPr>
      <w:r>
        <w:rPr>
          <w:b/>
          <w:bCs/>
          <w:i/>
          <w:szCs w:val="18"/>
          <w:lang w:eastAsia="en-GB"/>
        </w:rPr>
        <w:br w:type="page"/>
      </w:r>
    </w:p>
    <w:p w14:paraId="108ED2F2" w14:textId="77777777" w:rsidR="00BC4F74" w:rsidRPr="00BC4F74" w:rsidRDefault="00BC4F74" w:rsidP="00BC4F74">
      <w:pPr>
        <w:pStyle w:val="INDICATORTEXT"/>
        <w:ind w:left="0"/>
        <w:jc w:val="both"/>
        <w:rPr>
          <w:b/>
          <w:bCs/>
          <w:i/>
          <w:szCs w:val="18"/>
          <w:lang w:eastAsia="en-GB"/>
        </w:rPr>
      </w:pPr>
      <w:r w:rsidRPr="00BC4F74">
        <w:rPr>
          <w:b/>
          <w:bCs/>
          <w:i/>
          <w:szCs w:val="18"/>
          <w:lang w:eastAsia="en-GB"/>
        </w:rPr>
        <w:lastRenderedPageBreak/>
        <w:t>Possible action:</w:t>
      </w:r>
    </w:p>
    <w:p w14:paraId="0786A92B" w14:textId="77777777" w:rsidR="00BC4F74" w:rsidRPr="00BC4F74" w:rsidRDefault="00BC4F74" w:rsidP="00BC4F74">
      <w:pPr>
        <w:pStyle w:val="INDICATORTEXT"/>
        <w:ind w:left="0"/>
        <w:jc w:val="both"/>
        <w:rPr>
          <w:bCs/>
          <w:i/>
          <w:szCs w:val="18"/>
          <w:lang w:eastAsia="en-GB"/>
        </w:rPr>
      </w:pPr>
      <w:r w:rsidRPr="00BC4F74">
        <w:rPr>
          <w:bCs/>
          <w:i/>
          <w:szCs w:val="18"/>
          <w:lang w:eastAsia="en-GB"/>
        </w:rPr>
        <w:t>Assist in developing appropriate references for corporate governance issues.</w:t>
      </w:r>
    </w:p>
    <w:p w14:paraId="723FA443" w14:textId="77777777" w:rsidR="00BC4F74" w:rsidRDefault="00BC4F74" w:rsidP="00BC4F7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4F74" w14:paraId="1E00317A"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366B602"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B255118"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B39CAD"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577B56B"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BC4F74" w14:paraId="450DE328"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AC00980"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IFD 20</w:t>
            </w:r>
          </w:p>
        </w:tc>
        <w:tc>
          <w:tcPr>
            <w:tcW w:w="3402" w:type="dxa"/>
          </w:tcPr>
          <w:p w14:paraId="7E11AE07" w14:textId="77777777" w:rsidR="00BC4F74" w:rsidRPr="00356CDA"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6D6BBE5" w14:textId="77777777" w:rsidR="00BC4F74" w:rsidRPr="00A57E01"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3A972D"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CC4686B" w14:textId="77777777" w:rsidR="00B32739" w:rsidRDefault="00B32739" w:rsidP="00DE03F1">
      <w:pPr>
        <w:pStyle w:val="NoSpacing"/>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7D22B7" w14:paraId="16D459C7"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1C7B57CB" w14:textId="77777777" w:rsidR="007D22B7" w:rsidRPr="00903B63" w:rsidRDefault="007D22B7"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20</w:t>
            </w:r>
          </w:p>
        </w:tc>
        <w:tc>
          <w:tcPr>
            <w:tcW w:w="8121" w:type="dxa"/>
            <w:gridSpan w:val="3"/>
            <w:tcBorders>
              <w:top w:val="single" w:sz="4" w:space="0" w:color="0070C0"/>
              <w:bottom w:val="single" w:sz="4" w:space="0" w:color="0070C0"/>
              <w:right w:val="single" w:sz="4" w:space="0" w:color="0070C0"/>
            </w:tcBorders>
            <w:shd w:val="clear" w:color="auto" w:fill="0070C0"/>
          </w:tcPr>
          <w:p w14:paraId="6E829297" w14:textId="77777777" w:rsidR="007D22B7" w:rsidRPr="00903B63" w:rsidRDefault="007D22B7"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D22B7" w14:paraId="15DB92B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28EB63E" w14:textId="77777777" w:rsidR="007D22B7" w:rsidRDefault="007D22B7" w:rsidP="004E78E8">
            <w:pPr>
              <w:pStyle w:val="INDICATORNUMBER"/>
              <w:rPr>
                <w:rStyle w:val="IntenseEmphasis"/>
                <w:b/>
                <w:bCs w:val="0"/>
                <w:i w:val="0"/>
                <w:iCs w:val="0"/>
                <w:color w:val="595959"/>
              </w:rPr>
            </w:pPr>
            <w:r>
              <w:rPr>
                <w:rStyle w:val="IntenseEmphasis"/>
                <w:b/>
                <w:bCs w:val="0"/>
                <w:i w:val="0"/>
                <w:iCs w:val="0"/>
                <w:color w:val="595959"/>
              </w:rPr>
              <w:t>IFD 20.1</w:t>
            </w:r>
          </w:p>
        </w:tc>
        <w:tc>
          <w:tcPr>
            <w:tcW w:w="8121" w:type="dxa"/>
            <w:gridSpan w:val="3"/>
            <w:tcBorders>
              <w:top w:val="single" w:sz="4" w:space="0" w:color="0070C0"/>
              <w:right w:val="single" w:sz="4" w:space="0" w:color="0070C0"/>
            </w:tcBorders>
            <w:shd w:val="clear" w:color="auto" w:fill="DAEEF3" w:themeFill="accent5" w:themeFillTint="33"/>
          </w:tcPr>
          <w:p w14:paraId="69FD8A30" w14:textId="77777777" w:rsidR="007D22B7" w:rsidRPr="007D22B7" w:rsidRDefault="007D22B7" w:rsidP="007D22B7">
            <w:pPr>
              <w:pStyle w:val="INDICATORTEXT"/>
              <w:cnfStyle w:val="000000100000" w:firstRow="0" w:lastRow="0" w:firstColumn="0" w:lastColumn="0" w:oddVBand="0" w:evenVBand="0" w:oddHBand="1" w:evenHBand="0" w:firstRowFirstColumn="0" w:firstRowLastColumn="0" w:lastRowFirstColumn="0" w:lastRowLastColumn="0"/>
            </w:pPr>
            <w:r w:rsidRPr="007D22B7">
              <w:t>In relation to your due diligence on and monitoring and reporting of corporate governance among investees, indicate if you assess:</w:t>
            </w:r>
          </w:p>
        </w:tc>
      </w:tr>
      <w:tr w:rsidR="007D22B7" w14:paraId="3953821F" w14:textId="77777777" w:rsidTr="00A90BE1">
        <w:trPr>
          <w:trHeight w:val="7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3C63D6E"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69A10712" w14:textId="77777777" w:rsidR="007D22B7" w:rsidRPr="0073065B" w:rsidRDefault="007D22B7" w:rsidP="00DE03F1">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7D22B7">
              <w:rPr>
                <w:b/>
                <w:bCs/>
                <w:color w:val="FFFFFF" w:themeColor="background1"/>
              </w:rPr>
              <w:t>Compensation of the Board of Directors and Executive Directors (i.e. its transparency, the use of benchmarking)</w:t>
            </w:r>
            <w:r w:rsidRPr="00BD0CEE">
              <w:rPr>
                <w:b/>
                <w:color w:val="FFFFFF" w:themeColor="background1"/>
              </w:rPr>
              <w:t xml:space="preserve"> </w:t>
            </w:r>
          </w:p>
        </w:tc>
      </w:tr>
      <w:tr w:rsidR="007D22B7" w14:paraId="7337007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713D82"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519ACA0C" w14:textId="77777777" w:rsidR="007D22B7" w:rsidRPr="00EC58AF" w:rsidRDefault="007D22B7"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Pre-investment</w:t>
            </w:r>
          </w:p>
        </w:tc>
      </w:tr>
      <w:tr w:rsidR="007D22B7" w14:paraId="2C89308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9626A42"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F1D314"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4980F4"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B524C0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2FF596E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2062393"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F529122" w14:textId="77777777" w:rsidR="007D22B7" w:rsidRPr="00EC58AF"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2E4AA59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21DD823"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1A3B7E73"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D025022"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2BB88F5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14DA870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835196"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3B01220D" w14:textId="77777777" w:rsidR="007D22B7" w:rsidRPr="00EC58AF" w:rsidRDefault="00A90BE1"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00DE03F1" w:rsidRPr="00C91F46">
              <w:rPr>
                <w:caps/>
                <w:color w:val="0082C8"/>
                <w:szCs w:val="18"/>
              </w:rPr>
              <w:t>[Optional]</w:t>
            </w:r>
          </w:p>
        </w:tc>
      </w:tr>
      <w:tr w:rsidR="007D22B7" w14:paraId="54E4004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62249E"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68BAD062" w14:textId="77777777" w:rsidR="007D22B7" w:rsidRPr="00E620EE"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63ABC84B" w14:textId="77777777" w:rsidTr="00A90BE1">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2C43BF" w14:textId="77777777" w:rsidR="007D22B7" w:rsidRDefault="007D22B7" w:rsidP="004E78E8">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388E037F" w14:textId="77777777" w:rsidR="007D22B7" w:rsidRPr="0073065B" w:rsidRDefault="005572D9" w:rsidP="005572D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5572D9">
              <w:rPr>
                <w:b/>
                <w:bCs/>
                <w:color w:val="FFFFFF" w:themeColor="background1"/>
              </w:rPr>
              <w:t xml:space="preserve">Composition of the Board (i.e. breadth and depth of experience, effective client representation, diversity) </w:t>
            </w:r>
          </w:p>
        </w:tc>
      </w:tr>
      <w:tr w:rsidR="007D22B7" w14:paraId="2C9937B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18E23BE"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D304529" w14:textId="77777777" w:rsidR="007D22B7" w:rsidRPr="00EC58AF" w:rsidRDefault="005572D9" w:rsidP="005572D9">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 xml:space="preserve">Pre-investment </w:t>
            </w:r>
          </w:p>
        </w:tc>
      </w:tr>
      <w:tr w:rsidR="007D22B7" w14:paraId="7F8FF186"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E321D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DE48924"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B2A36DC"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CC8958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1DE5A218"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08A3CF"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788EF3F7" w14:textId="77777777" w:rsidR="007D22B7" w:rsidRPr="00EC58AF" w:rsidRDefault="005572D9"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Post-investment</w:t>
            </w:r>
          </w:p>
        </w:tc>
      </w:tr>
      <w:tr w:rsidR="007D22B7" w14:paraId="61CBEBF5"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9C209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6051326B"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285E256"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DC4623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4F6DBD7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E1C1724"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4D09852" w14:textId="77777777" w:rsidR="007D22B7" w:rsidRPr="00EC58AF" w:rsidRDefault="00A90BE1"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0FE8060B"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79C2DA"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44B681A3" w14:textId="77777777" w:rsidR="007D22B7" w:rsidRPr="00E620EE"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7D22B7" w14:paraId="023FD958" w14:textId="77777777" w:rsidTr="00DE03F1">
        <w:trPr>
          <w:trHeight w:val="47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1804275"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6A230355" w14:textId="77777777" w:rsidR="007D22B7" w:rsidRPr="00A012BE" w:rsidRDefault="00DE03F1" w:rsidP="004E78E8">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E03F1">
              <w:rPr>
                <w:b/>
                <w:bCs/>
                <w:color w:val="FFFFFF" w:themeColor="background1"/>
              </w:rPr>
              <w:t>Whether the Board receives social performance management-related information from the management team that is analysed and contributes to Board decision making.</w:t>
            </w:r>
          </w:p>
        </w:tc>
      </w:tr>
      <w:tr w:rsidR="007D22B7" w14:paraId="4DB42F34" w14:textId="77777777" w:rsidTr="00A90BE1">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57A389A"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E526011"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Pre-investment</w:t>
            </w:r>
          </w:p>
        </w:tc>
      </w:tr>
      <w:tr w:rsidR="007D22B7" w14:paraId="0EE23D2C" w14:textId="77777777" w:rsidTr="00DE03F1">
        <w:trPr>
          <w:trHeight w:val="58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63EE27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7C3011"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C57536"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86E864D"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73FB2D00" w14:textId="77777777" w:rsidTr="00A90BE1">
        <w:trPr>
          <w:cnfStyle w:val="000000100000" w:firstRow="0" w:lastRow="0" w:firstColumn="0" w:lastColumn="0" w:oddVBand="0" w:evenVBand="0" w:oddHBand="1"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C93287"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163AF55"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3A193BCB"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BC25A8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12750F"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219A6F"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4285A46"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0182100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38360B"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1B32DAA3" w14:textId="77777777" w:rsidR="007D22B7" w:rsidRPr="00EC58AF" w:rsidRDefault="00A90BE1"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54735C2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ECA369"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0070C0"/>
              <w:right w:val="single" w:sz="4" w:space="0" w:color="0070C0"/>
            </w:tcBorders>
            <w:shd w:val="clear" w:color="auto" w:fill="auto"/>
          </w:tcPr>
          <w:p w14:paraId="063E6672" w14:textId="77777777" w:rsidR="007D22B7" w:rsidRPr="00903B63"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54321F2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87B3FB6" w14:textId="77777777" w:rsidR="007D22B7" w:rsidRDefault="00B21391" w:rsidP="004E78E8">
            <w:pPr>
              <w:pStyle w:val="INDICATORNUMBER"/>
              <w:rPr>
                <w:rStyle w:val="IntenseEmphasis"/>
                <w:b/>
                <w:bCs w:val="0"/>
                <w:i w:val="0"/>
                <w:iCs w:val="0"/>
                <w:color w:val="595959"/>
              </w:rPr>
            </w:pPr>
            <w:r>
              <w:rPr>
                <w:rStyle w:val="IntenseEmphasis"/>
                <w:b/>
                <w:bCs w:val="0"/>
                <w:i w:val="0"/>
                <w:iCs w:val="0"/>
                <w:color w:val="595959"/>
              </w:rPr>
              <w:t>IFD 20</w:t>
            </w:r>
            <w:r w:rsidR="007D22B7">
              <w:rPr>
                <w:rStyle w:val="IntenseEmphasis"/>
                <w:b/>
                <w:bCs w:val="0"/>
                <w:i w:val="0"/>
                <w:iCs w:val="0"/>
                <w:color w:val="595959"/>
              </w:rPr>
              <w:t>.2</w:t>
            </w:r>
          </w:p>
        </w:tc>
        <w:tc>
          <w:tcPr>
            <w:tcW w:w="8121" w:type="dxa"/>
            <w:gridSpan w:val="3"/>
            <w:tcBorders>
              <w:top w:val="single" w:sz="4" w:space="0" w:color="0070C0"/>
              <w:right w:val="single" w:sz="4" w:space="0" w:color="0070C0"/>
            </w:tcBorders>
            <w:shd w:val="clear" w:color="auto" w:fill="DAEEF3" w:themeFill="accent5" w:themeFillTint="33"/>
          </w:tcPr>
          <w:p w14:paraId="071F9E0F" w14:textId="77777777" w:rsidR="007D22B7" w:rsidRPr="001C0916"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3F4672D" w14:textId="77777777" w:rsidR="007D22B7" w:rsidRPr="003939E2"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7D22B7" w14:paraId="1A9EB93E"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A6A6A6" w:themeColor="background1" w:themeShade="A6"/>
            </w:tcBorders>
            <w:vAlign w:val="top"/>
          </w:tcPr>
          <w:p w14:paraId="5EDB2FF9"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9443DB4" w14:textId="77777777" w:rsidR="007D22B7" w:rsidRPr="00641017"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2A1440A5" w14:textId="77777777" w:rsidR="00BC4F74" w:rsidRDefault="00BC4F74"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B21391" w14:paraId="67E2B616"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F4E4A66" w14:textId="77777777" w:rsidR="00B21391" w:rsidRPr="00DC20FA" w:rsidRDefault="00B21391"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20</w:t>
            </w:r>
          </w:p>
        </w:tc>
        <w:tc>
          <w:tcPr>
            <w:tcW w:w="8037" w:type="dxa"/>
            <w:tcBorders>
              <w:top w:val="single" w:sz="4" w:space="0" w:color="0082C8"/>
              <w:bottom w:val="nil"/>
              <w:right w:val="single" w:sz="4" w:space="0" w:color="0070C0"/>
            </w:tcBorders>
          </w:tcPr>
          <w:p w14:paraId="1BB002B4" w14:textId="77777777" w:rsidR="00B21391" w:rsidRPr="00DC20FA" w:rsidRDefault="00B2139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21391" w:rsidRPr="00D5451C" w14:paraId="156CEE31" w14:textId="77777777" w:rsidTr="00B2139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582EF29F" w14:textId="77777777" w:rsidR="00B21391" w:rsidRPr="000D72DF" w:rsidRDefault="00B21391" w:rsidP="004E78E8">
            <w:pPr>
              <w:pStyle w:val="INDICATORNUMBER"/>
              <w:rPr>
                <w:rStyle w:val="IntenseEmphasis"/>
                <w:b/>
                <w:bCs w:val="0"/>
                <w:i w:val="0"/>
                <w:iCs w:val="0"/>
              </w:rPr>
            </w:pPr>
            <w:r>
              <w:rPr>
                <w:rStyle w:val="IntenseEmphasis"/>
                <w:b/>
                <w:bCs w:val="0"/>
                <w:i w:val="0"/>
                <w:iCs w:val="0"/>
                <w:color w:val="595959"/>
              </w:rPr>
              <w:t>IFD 20</w:t>
            </w:r>
          </w:p>
        </w:tc>
        <w:tc>
          <w:tcPr>
            <w:tcW w:w="8037" w:type="dxa"/>
            <w:tcBorders>
              <w:top w:val="nil"/>
              <w:bottom w:val="single" w:sz="4" w:space="0" w:color="A6A6A6" w:themeColor="background1" w:themeShade="A6"/>
              <w:right w:val="single" w:sz="4" w:space="0" w:color="0070C0"/>
            </w:tcBorders>
            <w:shd w:val="clear" w:color="auto" w:fill="auto"/>
          </w:tcPr>
          <w:p w14:paraId="686A5089" w14:textId="77777777" w:rsidR="00B21391" w:rsidRPr="00DC20FA" w:rsidRDefault="00B21391" w:rsidP="00EC58AF">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21391">
              <w:rPr>
                <w:bCs/>
                <w:szCs w:val="18"/>
              </w:rPr>
              <w:t>Not for all of our investments in inclusive finance: Some of these processes may look different for different entities in which you may invest, beyond microfinance, such as banks and holding companies. If so, please indicate if this is the case in IFD 2</w:t>
            </w:r>
            <w:r w:rsidR="00EC58AF">
              <w:rPr>
                <w:bCs/>
                <w:szCs w:val="18"/>
              </w:rPr>
              <w:t>0</w:t>
            </w:r>
            <w:r w:rsidRPr="00B21391">
              <w:rPr>
                <w:bCs/>
                <w:szCs w:val="18"/>
              </w:rPr>
              <w:t>.2</w:t>
            </w:r>
            <w:r>
              <w:rPr>
                <w:bCs/>
                <w:szCs w:val="18"/>
              </w:rPr>
              <w:t>.</w:t>
            </w:r>
          </w:p>
        </w:tc>
      </w:tr>
      <w:tr w:rsidR="00B21391" w:rsidRPr="00D5451C" w14:paraId="3CD7D6CA" w14:textId="77777777" w:rsidTr="00B21391">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DE65857" w14:textId="77777777" w:rsidR="00B21391" w:rsidRPr="00894ECF" w:rsidRDefault="00B21391" w:rsidP="004E78E8">
            <w:pPr>
              <w:pStyle w:val="INDICATORTEXT"/>
              <w:jc w:val="both"/>
              <w:rPr>
                <w:rFonts w:ascii="Helvetica" w:hAnsi="Helvetica" w:cs="Helvetica"/>
                <w:b/>
                <w:color w:val="333333"/>
              </w:rPr>
            </w:pPr>
            <w:r w:rsidRPr="00894ECF">
              <w:rPr>
                <w:b/>
                <w:bCs/>
                <w:szCs w:val="18"/>
              </w:rPr>
              <w:t>ASSESSMENT</w:t>
            </w:r>
          </w:p>
        </w:tc>
      </w:tr>
      <w:tr w:rsidR="00B21391" w:rsidRPr="00D5451C" w14:paraId="77A6BFA3" w14:textId="77777777" w:rsidTr="00B2139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748C73BE" w14:textId="77777777" w:rsidR="00B21391" w:rsidRDefault="00B21391" w:rsidP="004E78E8">
            <w:pPr>
              <w:pStyle w:val="INDICATORNUMBER"/>
              <w:rPr>
                <w:rStyle w:val="IntenseEmphasis"/>
                <w:b/>
                <w:bCs w:val="0"/>
                <w:i w:val="0"/>
                <w:iCs w:val="0"/>
                <w:color w:val="595959"/>
              </w:rPr>
            </w:pPr>
            <w:r>
              <w:rPr>
                <w:rStyle w:val="IntenseEmphasis"/>
                <w:b/>
                <w:bCs w:val="0"/>
                <w:i w:val="0"/>
                <w:iCs w:val="0"/>
                <w:color w:val="595959"/>
              </w:rPr>
              <w:t>IFD 20</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36C97EC1" w14:textId="77777777" w:rsidR="00B21391" w:rsidRPr="00B21391"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 xml:space="preserve">Maximum score: Three </w:t>
            </w:r>
            <w:r w:rsidRPr="00B21391">
              <w:rPr>
                <w:bCs/>
                <w:szCs w:val="18"/>
              </w:rPr>
              <w:sym w:font="Wingdings" w:char="F0AB"/>
            </w:r>
          </w:p>
          <w:p w14:paraId="595D65A8" w14:textId="77777777" w:rsidR="00B21391" w:rsidRPr="00B32739"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The assessment of this indicator is based on your responses to [20.1].</w:t>
            </w:r>
          </w:p>
        </w:tc>
      </w:tr>
    </w:tbl>
    <w:p w14:paraId="1AA0F397" w14:textId="77777777" w:rsidR="007423FC" w:rsidRDefault="007423FC" w:rsidP="00066773">
      <w:pPr>
        <w:pStyle w:val="INDICATORTEXT"/>
        <w:ind w:left="0"/>
        <w:rPr>
          <w:b/>
          <w:szCs w:val="18"/>
        </w:rPr>
      </w:pPr>
    </w:p>
    <w:p w14:paraId="0387FFE4" w14:textId="77777777" w:rsidR="007423FC" w:rsidRDefault="007423FC" w:rsidP="007423FC">
      <w:pPr>
        <w:rPr>
          <w:rFonts w:eastAsia="Times New Roman"/>
          <w:color w:val="595959"/>
          <w:sz w:val="18"/>
        </w:rPr>
      </w:pPr>
      <w:r>
        <w:br w:type="page"/>
      </w:r>
    </w:p>
    <w:p w14:paraId="11223301" w14:textId="77777777" w:rsidR="00013BAF" w:rsidRPr="00493A8F" w:rsidRDefault="00013BAF" w:rsidP="00013BAF">
      <w:pPr>
        <w:pStyle w:val="INDICATORTEXT"/>
        <w:ind w:left="0"/>
        <w:jc w:val="both"/>
        <w:rPr>
          <w:b/>
          <w:bCs/>
          <w:i/>
          <w:szCs w:val="18"/>
          <w:lang w:eastAsia="en-GB"/>
        </w:rPr>
      </w:pPr>
      <w:r w:rsidRPr="00493A8F">
        <w:rPr>
          <w:b/>
          <w:bCs/>
          <w:i/>
          <w:szCs w:val="18"/>
          <w:lang w:eastAsia="en-GB"/>
        </w:rPr>
        <w:lastRenderedPageBreak/>
        <w:t>Possible action:</w:t>
      </w:r>
    </w:p>
    <w:p w14:paraId="13AB2668" w14:textId="77777777" w:rsidR="00013BAF" w:rsidRPr="00493A8F" w:rsidRDefault="00013BAF" w:rsidP="00013BAF">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03AB62E8" w14:textId="77777777" w:rsidR="00013BAF" w:rsidRDefault="00013BAF" w:rsidP="00013BA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93A8F" w14:paraId="4409A215"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AEFDE2"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BBFABC4"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CF7B2CC"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07E4B98"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93A8F" w14:paraId="670CFEB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D0CE64A"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IFD 21</w:t>
            </w:r>
          </w:p>
        </w:tc>
        <w:tc>
          <w:tcPr>
            <w:tcW w:w="3402" w:type="dxa"/>
            <w:shd w:val="clear" w:color="auto" w:fill="888888"/>
          </w:tcPr>
          <w:p w14:paraId="20365FEC" w14:textId="77777777" w:rsidR="00493A8F" w:rsidRPr="00903B6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775C8C2" w14:textId="77777777" w:rsidR="00493A8F" w:rsidRPr="00E4172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148196F"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5D7205B" w14:textId="77777777" w:rsidR="00493A8F" w:rsidRDefault="00493A8F" w:rsidP="00013BA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E145A" w14:paraId="07C29F1D"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24A7B46" w14:textId="77777777" w:rsidR="002E145A" w:rsidRPr="00903B63" w:rsidRDefault="002E145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FDD76D2" w14:textId="77777777" w:rsidR="002E145A" w:rsidRPr="00903B63"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E145A" w14:paraId="62EA453C"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F2A4898" w14:textId="77777777" w:rsidR="002E145A"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gridSpan w:val="2"/>
            <w:tcBorders>
              <w:top w:val="nil"/>
              <w:right w:val="single" w:sz="4" w:space="0" w:color="595959" w:themeColor="text1" w:themeTint="A6"/>
            </w:tcBorders>
          </w:tcPr>
          <w:p w14:paraId="49E6EC5B" w14:textId="77777777" w:rsidR="002E145A" w:rsidRPr="00392499" w:rsidRDefault="002E145A"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E145A">
              <w:rPr>
                <w:bCs/>
                <w:szCs w:val="18"/>
              </w:rPr>
              <w:t>Indicate if you provide training or assistance for your investees on corporate governance.</w:t>
            </w:r>
          </w:p>
        </w:tc>
      </w:tr>
      <w:tr w:rsidR="002E145A" w14:paraId="74E67C70"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21564EF" w14:textId="77777777" w:rsidR="002E145A" w:rsidRPr="00AE100E" w:rsidRDefault="002E145A" w:rsidP="004E78E8">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1E693917" w14:textId="77777777" w:rsidR="002E145A"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6556C57" w14:textId="77777777" w:rsidR="002E145A" w:rsidRPr="00B734A4"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E145A" w14:paraId="31E3826F"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BB749E5" w14:textId="77777777" w:rsidR="002E145A" w:rsidRPr="00B734A4" w:rsidRDefault="002E145A" w:rsidP="004E78E8">
            <w:pPr>
              <w:pStyle w:val="INDICATORNUMBER"/>
              <w:rPr>
                <w:rStyle w:val="IntenseEmphasis"/>
                <w:b/>
                <w:i w:val="0"/>
                <w:color w:val="595959"/>
              </w:rPr>
            </w:pPr>
            <w:r>
              <w:rPr>
                <w:rStyle w:val="IntenseEmphasis"/>
                <w:b/>
                <w:i w:val="0"/>
                <w:color w:val="595959"/>
              </w:rPr>
              <w:t>IFD 21.2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5750837B" w14:textId="77777777" w:rsidR="002E145A" w:rsidRPr="006D231C" w:rsidRDefault="002E145A"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E145A" w14:paraId="639BB7B6"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3C917667" w14:textId="77777777" w:rsidR="002E145A" w:rsidRDefault="002E145A" w:rsidP="004E78E8">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A666E4" w14:textId="77777777" w:rsidR="002E145A" w:rsidRPr="006D231C" w:rsidRDefault="002E145A"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DA9DD69" w14:textId="77777777" w:rsidR="002E145A" w:rsidRDefault="002E145A" w:rsidP="002E145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E145A" w14:paraId="708F3DC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6B9D72DA" w14:textId="77777777" w:rsidR="002E145A" w:rsidRPr="00191BC1" w:rsidRDefault="002E145A"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21</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50AA1F46" w14:textId="77777777" w:rsidR="002E145A" w:rsidRPr="00191BC1"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E145A" w:rsidRPr="00CF025D" w14:paraId="37590CB5"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37477A6" w14:textId="77777777" w:rsidR="002E145A" w:rsidRPr="000D72DF"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0490445" w14:textId="77777777" w:rsidR="002E145A" w:rsidRPr="00B01D44" w:rsidRDefault="002E145A" w:rsidP="004E78E8">
            <w:pPr>
              <w:pStyle w:val="INDICATORTEXT"/>
              <w:jc w:val="both"/>
              <w:cnfStyle w:val="000000000000" w:firstRow="0" w:lastRow="0" w:firstColumn="0" w:lastColumn="0" w:oddVBand="0" w:evenVBand="0" w:oddHBand="0" w:evenHBand="0" w:firstRowFirstColumn="0" w:firstRowLastColumn="0" w:lastRowFirstColumn="0" w:lastRowLastColumn="0"/>
            </w:pPr>
            <w:r w:rsidRPr="002E145A">
              <w:rPr>
                <w:bCs/>
                <w:szCs w:val="18"/>
              </w:rPr>
              <w:t>IFD 21.1 relates to support provided over and above taking up a board position and/or participating in governance structures. Training or assistance can be provided direct or via a third party.</w:t>
            </w:r>
          </w:p>
        </w:tc>
      </w:tr>
      <w:tr w:rsidR="002E145A" w:rsidRPr="00CF025D" w14:paraId="56951728"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6E2C3216" w14:textId="77777777" w:rsidR="002E145A" w:rsidRDefault="002E145A" w:rsidP="004E78E8">
            <w:pPr>
              <w:pStyle w:val="INDICATORNUMBER"/>
              <w:rPr>
                <w:rStyle w:val="IntenseEmphasis"/>
                <w:b/>
                <w:bCs w:val="0"/>
                <w:i w:val="0"/>
                <w:iCs w:val="0"/>
                <w:color w:val="595959"/>
              </w:rPr>
            </w:pPr>
            <w:r>
              <w:rPr>
                <w:rStyle w:val="IntenseEmphasis"/>
                <w:b/>
                <w:bCs w:val="0"/>
                <w:i w:val="0"/>
                <w:iCs w:val="0"/>
                <w:color w:val="595959"/>
              </w:rPr>
              <w:t>IFD 21.2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D8491EF" w14:textId="77777777" w:rsidR="002E145A" w:rsidRPr="00235AC3" w:rsidRDefault="007F1476"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F1476">
              <w:rPr>
                <w:bCs/>
                <w:szCs w:val="18"/>
              </w:rPr>
              <w:t>IFD 21.2: Training or assistance can be provided direct or via partners. Quantifying could involve the number and duration of training days provided and to what number of people during the reporting period. If you have provided training or assistance during the reporting period, please quantify where possible, and if and how your policy differs for debt and equity investments.</w:t>
            </w:r>
          </w:p>
        </w:tc>
      </w:tr>
    </w:tbl>
    <w:p w14:paraId="1D1C8DD9" w14:textId="77777777" w:rsidR="00013BAF" w:rsidRDefault="00013BAF" w:rsidP="00066773">
      <w:pPr>
        <w:pStyle w:val="INDICATORTEXT"/>
        <w:ind w:left="0"/>
        <w:rPr>
          <w:b/>
          <w:szCs w:val="18"/>
        </w:rPr>
      </w:pPr>
    </w:p>
    <w:p w14:paraId="57646A7E" w14:textId="77777777" w:rsidR="00013BAF" w:rsidRDefault="00013BAF" w:rsidP="00013BAF">
      <w:pPr>
        <w:rPr>
          <w:rFonts w:eastAsia="Times New Roman"/>
          <w:color w:val="595959"/>
          <w:sz w:val="18"/>
        </w:rPr>
      </w:pPr>
      <w:r>
        <w:br w:type="page"/>
      </w:r>
    </w:p>
    <w:p w14:paraId="68414BB1" w14:textId="77777777" w:rsidR="005D532E" w:rsidRPr="00493A8F" w:rsidRDefault="005D532E" w:rsidP="005D532E">
      <w:pPr>
        <w:pStyle w:val="INDICATORTEXT"/>
        <w:ind w:left="0"/>
        <w:jc w:val="both"/>
        <w:rPr>
          <w:b/>
          <w:bCs/>
          <w:i/>
          <w:szCs w:val="18"/>
          <w:lang w:eastAsia="en-GB"/>
        </w:rPr>
      </w:pPr>
      <w:r w:rsidRPr="00493A8F">
        <w:rPr>
          <w:b/>
          <w:bCs/>
          <w:i/>
          <w:szCs w:val="18"/>
          <w:lang w:eastAsia="en-GB"/>
        </w:rPr>
        <w:lastRenderedPageBreak/>
        <w:t>Possible action:</w:t>
      </w:r>
    </w:p>
    <w:p w14:paraId="4EA31C69" w14:textId="77777777" w:rsidR="005D532E" w:rsidRPr="00493A8F" w:rsidRDefault="005D532E" w:rsidP="005D532E">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75368E44" w14:textId="77777777" w:rsidR="002E145A" w:rsidRDefault="002E145A"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916F1" w14:paraId="10B929DD"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722371A"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700B66F"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623B93A"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55C445D"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8916F1" w14:paraId="04AEFCEC"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3DF3984"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IFD 22</w:t>
            </w:r>
          </w:p>
        </w:tc>
        <w:tc>
          <w:tcPr>
            <w:tcW w:w="3402" w:type="dxa"/>
            <w:shd w:val="clear" w:color="auto" w:fill="888888"/>
          </w:tcPr>
          <w:p w14:paraId="0A331D10" w14:textId="77777777" w:rsidR="008916F1" w:rsidRPr="00903B63" w:rsidRDefault="008916F1"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0BA073B" w14:textId="37C02A40" w:rsidR="008916F1" w:rsidRPr="00E41723" w:rsidRDefault="000B042B"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EA18373"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7F0CCE11" w14:textId="77777777" w:rsidR="00533DA9" w:rsidRDefault="00533DA9"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8080"/>
      </w:tblGrid>
      <w:tr w:rsidR="008916F1" w14:paraId="7541ED5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D55F690" w14:textId="77777777" w:rsidR="008916F1" w:rsidRPr="00903B63" w:rsidRDefault="008916F1"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12261FA6" w14:textId="77777777" w:rsidR="008916F1" w:rsidRPr="00903B63" w:rsidRDefault="008916F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916F1" w14:paraId="44F7B3FD"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46F2849" w14:textId="77777777" w:rsidR="008916F1" w:rsidRDefault="008916F1"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nil"/>
              <w:right w:val="single" w:sz="4" w:space="0" w:color="595959" w:themeColor="text1" w:themeTint="A6"/>
            </w:tcBorders>
          </w:tcPr>
          <w:p w14:paraId="295BFB15" w14:textId="77777777" w:rsidR="008916F1" w:rsidRPr="00392499" w:rsidRDefault="008916F1" w:rsidP="008616C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916F1">
              <w:rPr>
                <w:bCs/>
                <w:szCs w:val="18"/>
              </w:rPr>
              <w:t>In relation to your direct portfolio in equity (</w:t>
            </w:r>
            <w:r w:rsidR="008616C1">
              <w:rPr>
                <w:bCs/>
                <w:szCs w:val="18"/>
              </w:rPr>
              <w:t>as reported in</w:t>
            </w:r>
            <w:r w:rsidRPr="008916F1">
              <w:rPr>
                <w:bCs/>
                <w:szCs w:val="18"/>
              </w:rPr>
              <w:t xml:space="preserve"> IFD 04), indicate what percentage of investees you have board seats with:</w:t>
            </w:r>
          </w:p>
        </w:tc>
      </w:tr>
      <w:tr w:rsidR="007767BB" w14:paraId="53ECD530" w14:textId="77777777" w:rsidTr="007767BB">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06697D0" w14:textId="77777777" w:rsidR="007767BB" w:rsidRPr="00AE100E" w:rsidRDefault="007767BB"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2F6308E1" w14:textId="77777777" w:rsidR="005E67F5" w:rsidRDefault="005E67F5" w:rsidP="007767BB">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FA7222B" w14:textId="77777777" w:rsidR="007767BB" w:rsidRPr="00B734A4" w:rsidRDefault="007767BB" w:rsidP="007767B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We do not track</w:t>
            </w:r>
            <w:r w:rsidR="005E67F5">
              <w:t xml:space="preserve"> this information</w:t>
            </w:r>
          </w:p>
        </w:tc>
      </w:tr>
      <w:tr w:rsidR="007767BB" w14:paraId="5BD855E7" w14:textId="77777777" w:rsidTr="007767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09DFA29" w14:textId="77777777" w:rsidR="007767BB" w:rsidRDefault="007767BB" w:rsidP="004E78E8">
            <w:pPr>
              <w:pStyle w:val="INDICATORNUMBER"/>
              <w:rPr>
                <w:rStyle w:val="IntenseEmphasis"/>
                <w:b/>
                <w:i w:val="0"/>
                <w:color w:val="595959"/>
              </w:rPr>
            </w:pPr>
            <w:r>
              <w:rPr>
                <w:rStyle w:val="IntenseEmphasis"/>
                <w:b/>
                <w:i w:val="0"/>
                <w:color w:val="595959"/>
              </w:rPr>
              <w:t>IFD 22.2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7E7E13A5" w14:textId="77777777" w:rsidR="007767BB" w:rsidRPr="006D231C" w:rsidRDefault="007767BB"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767BB">
              <w:rPr>
                <w:bCs/>
                <w:szCs w:val="18"/>
              </w:rPr>
              <w:t xml:space="preserve">Indicate how frequently you participate in meetings.   </w:t>
            </w:r>
          </w:p>
        </w:tc>
      </w:tr>
      <w:tr w:rsidR="007767BB" w14:paraId="144E2776" w14:textId="77777777" w:rsidTr="007767B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2017700" w14:textId="77777777" w:rsidR="007767BB" w:rsidRDefault="007767BB"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19485FAA"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Monthly or more</w:t>
            </w:r>
          </w:p>
          <w:p w14:paraId="74BE1325"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Quarterly</w:t>
            </w:r>
          </w:p>
          <w:p w14:paraId="11A5B6A9"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Semi-annually</w:t>
            </w:r>
          </w:p>
          <w:p w14:paraId="2CCA5E8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Annually</w:t>
            </w:r>
          </w:p>
          <w:p w14:paraId="1D8211F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Every two years or less</w:t>
            </w:r>
          </w:p>
          <w:p w14:paraId="29D4193D" w14:textId="77777777" w:rsidR="007767BB" w:rsidRPr="007767BB" w:rsidRDefault="007767BB" w:rsidP="007767B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Ad-hoc</w:t>
            </w:r>
          </w:p>
          <w:p w14:paraId="4FC61CAD" w14:textId="77777777" w:rsidR="007767BB" w:rsidRPr="006D231C"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We do not track</w:t>
            </w:r>
            <w:r w:rsidR="005E67F5">
              <w:t xml:space="preserve"> this information</w:t>
            </w:r>
          </w:p>
        </w:tc>
      </w:tr>
      <w:tr w:rsidR="00435D20" w14:paraId="411EDE12"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12A5892" w14:textId="77777777" w:rsidR="00435D20" w:rsidRDefault="00435D20" w:rsidP="004E78E8">
            <w:pPr>
              <w:pStyle w:val="INDICATORNUMBER"/>
              <w:rPr>
                <w:rStyle w:val="IntenseEmphasis"/>
                <w:b/>
                <w:i w:val="0"/>
                <w:color w:val="595959"/>
              </w:rPr>
            </w:pPr>
            <w:r>
              <w:rPr>
                <w:rStyle w:val="IntenseEmphasis"/>
                <w:b/>
                <w:i w:val="0"/>
                <w:color w:val="595959"/>
              </w:rPr>
              <w:t>IFD 22.3</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249512CB" w14:textId="77777777" w:rsidR="00435D20" w:rsidRPr="006D231C" w:rsidRDefault="00435D20"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435D20">
              <w:rPr>
                <w:bCs/>
                <w:szCs w:val="18"/>
              </w:rPr>
              <w:t>For those equity investments where you do not hold board seats, indicate how you attain or maintain influence.</w:t>
            </w:r>
          </w:p>
        </w:tc>
      </w:tr>
      <w:tr w:rsidR="00435D20" w14:paraId="504FCD0C" w14:textId="77777777" w:rsidTr="00435D2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D77FE7C" w14:textId="77777777" w:rsidR="00435D20" w:rsidRDefault="00435D20"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77353209" w14:textId="77777777" w:rsidR="00435D20" w:rsidRPr="006D231C" w:rsidRDefault="00435D20"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8916F1" w14:paraId="21F769F8"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9CAA3E4" w14:textId="77777777" w:rsidR="008916F1" w:rsidRPr="00B734A4" w:rsidRDefault="008916F1" w:rsidP="004E78E8">
            <w:pPr>
              <w:pStyle w:val="INDICATORNUMBER"/>
              <w:rPr>
                <w:rStyle w:val="IntenseEmphasis"/>
                <w:b/>
                <w:i w:val="0"/>
                <w:color w:val="595959"/>
              </w:rPr>
            </w:pPr>
            <w:r>
              <w:rPr>
                <w:rStyle w:val="IntenseEmphasis"/>
                <w:b/>
                <w:i w:val="0"/>
                <w:color w:val="595959"/>
              </w:rPr>
              <w:t>IFD 2</w:t>
            </w:r>
            <w:r w:rsidR="00435D20">
              <w:rPr>
                <w:rStyle w:val="IntenseEmphasis"/>
                <w:b/>
                <w:i w:val="0"/>
                <w:color w:val="595959"/>
              </w:rPr>
              <w:t>2.4</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665C20B0" w14:textId="77777777" w:rsidR="008916F1" w:rsidRPr="006D231C" w:rsidRDefault="008916F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8916F1" w14:paraId="1AE36B9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42089BD3" w14:textId="77777777" w:rsidR="008916F1" w:rsidRDefault="008916F1"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84C3EA3" w14:textId="77777777" w:rsidR="008916F1" w:rsidRPr="006D231C" w:rsidRDefault="008916F1"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E328A55" w14:textId="77777777" w:rsidR="008916F1" w:rsidRDefault="008916F1"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317ED5" w14:paraId="22F30DB5"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46EF782" w14:textId="77777777" w:rsidR="00317ED5" w:rsidRPr="00191BC1" w:rsidRDefault="00317ED5"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22</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9347E19" w14:textId="77777777" w:rsidR="00317ED5" w:rsidRPr="00191BC1" w:rsidRDefault="00317ED5"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17ED5" w:rsidRPr="00CF025D" w14:paraId="191569A6"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3C092C3" w14:textId="77777777" w:rsidR="00317ED5" w:rsidRPr="000D72DF" w:rsidRDefault="00317ED5"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0377954E" w14:textId="77777777" w:rsidR="00317ED5" w:rsidRPr="00B01D44" w:rsidRDefault="00853ECD" w:rsidP="00853ECD">
            <w:pPr>
              <w:pStyle w:val="INDICATORTEXT"/>
              <w:jc w:val="both"/>
              <w:cnfStyle w:val="000000000000" w:firstRow="0" w:lastRow="0" w:firstColumn="0" w:lastColumn="0" w:oddVBand="0" w:evenVBand="0" w:oddHBand="0" w:evenHBand="0" w:firstRowFirstColumn="0" w:firstRowLastColumn="0" w:lastRowFirstColumn="0" w:lastRowLastColumn="0"/>
            </w:pPr>
            <w:r w:rsidRPr="00853ECD">
              <w:rPr>
                <w:bCs/>
                <w:szCs w:val="18"/>
              </w:rPr>
              <w:t>This indicator is only applicable if you have direct equity investments.</w:t>
            </w:r>
          </w:p>
        </w:tc>
      </w:tr>
      <w:tr w:rsidR="00853ECD" w:rsidRPr="00CF025D" w14:paraId="27DAB3E1" w14:textId="77777777" w:rsidTr="00853E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F401388" w14:textId="77777777" w:rsidR="00853ECD" w:rsidRPr="00853ECD" w:rsidRDefault="00853ECD" w:rsidP="004E78E8">
            <w:pPr>
              <w:pStyle w:val="INDICATORTEXT"/>
              <w:jc w:val="both"/>
              <w:rPr>
                <w:bCs/>
                <w:szCs w:val="18"/>
              </w:rPr>
            </w:pPr>
            <w:r w:rsidRPr="00853ECD">
              <w:rPr>
                <w:rStyle w:val="IntenseEmphasis"/>
                <w:bCs w:val="0"/>
                <w:i w:val="0"/>
                <w:iCs w:val="0"/>
                <w:color w:val="595959"/>
              </w:rPr>
              <w:t>LOGIC</w:t>
            </w:r>
          </w:p>
        </w:tc>
      </w:tr>
      <w:tr w:rsidR="00317ED5" w:rsidRPr="00CF025D" w14:paraId="458F6C19"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4E0D3F5" w14:textId="77777777" w:rsidR="00317ED5" w:rsidRDefault="00317ED5" w:rsidP="004E78E8">
            <w:pPr>
              <w:pStyle w:val="INDICATORNUMBER"/>
              <w:rPr>
                <w:rStyle w:val="IntenseEmphasis"/>
                <w:b/>
                <w:bCs w:val="0"/>
                <w:i w:val="0"/>
                <w:iCs w:val="0"/>
                <w:color w:val="595959"/>
              </w:rPr>
            </w:pPr>
            <w:r>
              <w:rPr>
                <w:rStyle w:val="IntenseEmphasis"/>
                <w:b/>
                <w:bCs w:val="0"/>
                <w:i w:val="0"/>
                <w:iCs w:val="0"/>
                <w:color w:val="595959"/>
              </w:rPr>
              <w:t>IFD 2</w:t>
            </w:r>
            <w:r w:rsidR="00853ECD">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76843CF0" w14:textId="77777777" w:rsidR="004203B6" w:rsidRPr="004203B6" w:rsidRDefault="004203B6" w:rsidP="00151E4B">
            <w:pPr>
              <w:pStyle w:val="INDICATORTEXT"/>
              <w:cnfStyle w:val="000000000000" w:firstRow="0" w:lastRow="0" w:firstColumn="0" w:lastColumn="0" w:oddVBand="0" w:evenVBand="0" w:oddHBand="0" w:evenHBand="0" w:firstRowFirstColumn="0" w:firstRowLastColumn="0" w:lastRowFirstColumn="0" w:lastRowLastColumn="0"/>
              <w:rPr>
                <w:lang w:eastAsia="en-US"/>
              </w:rPr>
            </w:pPr>
            <w:r>
              <w:t xml:space="preserve">This indicator will be applicable if you reported </w:t>
            </w:r>
            <w:r w:rsidRPr="00BF429C">
              <w:t>≥</w:t>
            </w:r>
            <w:r>
              <w:t xml:space="preserve">20% of your organisation’s inclusive finance investments are in equity in [04]. </w:t>
            </w:r>
          </w:p>
          <w:p w14:paraId="0882A2C9" w14:textId="77777777" w:rsidR="00317ED5" w:rsidRPr="00235AC3" w:rsidRDefault="004203B6" w:rsidP="004203B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Within this indicator, </w:t>
            </w:r>
            <w:r w:rsidR="004A480C">
              <w:rPr>
                <w:bCs/>
                <w:szCs w:val="18"/>
              </w:rPr>
              <w:t>[</w:t>
            </w:r>
            <w:r w:rsidR="00853ECD" w:rsidRPr="00853ECD">
              <w:rPr>
                <w:bCs/>
                <w:szCs w:val="18"/>
              </w:rPr>
              <w:t>22.2</w:t>
            </w:r>
            <w:r w:rsidR="004A480C">
              <w:rPr>
                <w:bCs/>
                <w:szCs w:val="18"/>
              </w:rPr>
              <w:t>]</w:t>
            </w:r>
            <w:r w:rsidR="00853ECD" w:rsidRPr="00853ECD">
              <w:rPr>
                <w:bCs/>
                <w:szCs w:val="18"/>
              </w:rPr>
              <w:t xml:space="preserve"> is applicable if </w:t>
            </w:r>
            <w:r w:rsidR="005157D3">
              <w:rPr>
                <w:bCs/>
                <w:szCs w:val="18"/>
              </w:rPr>
              <w:t>you report</w:t>
            </w:r>
            <w:r w:rsidR="00853ECD" w:rsidRPr="00853ECD">
              <w:rPr>
                <w:bCs/>
                <w:szCs w:val="18"/>
              </w:rPr>
              <w:t xml:space="preserve"> ≥20% in </w:t>
            </w:r>
            <w:r w:rsidR="004A480C">
              <w:rPr>
                <w:bCs/>
                <w:szCs w:val="18"/>
              </w:rPr>
              <w:t>[</w:t>
            </w:r>
            <w:r w:rsidR="00853ECD" w:rsidRPr="00853ECD">
              <w:rPr>
                <w:bCs/>
                <w:szCs w:val="18"/>
              </w:rPr>
              <w:t>22.1</w:t>
            </w:r>
            <w:r w:rsidR="004A480C">
              <w:rPr>
                <w:bCs/>
                <w:szCs w:val="18"/>
              </w:rPr>
              <w:t>]</w:t>
            </w:r>
          </w:p>
        </w:tc>
      </w:tr>
    </w:tbl>
    <w:p w14:paraId="01D591C4" w14:textId="77777777" w:rsidR="00AC216A" w:rsidRDefault="00AC216A" w:rsidP="00066773">
      <w:pPr>
        <w:pStyle w:val="INDICATORTEXT"/>
        <w:ind w:left="0"/>
        <w:rPr>
          <w:b/>
          <w:szCs w:val="18"/>
        </w:rPr>
      </w:pPr>
    </w:p>
    <w:p w14:paraId="035ACD5D" w14:textId="77777777" w:rsidR="00AC216A" w:rsidRDefault="00AC216A" w:rsidP="00AC216A">
      <w:pPr>
        <w:rPr>
          <w:rFonts w:eastAsia="Times New Roman"/>
          <w:color w:val="595959"/>
          <w:sz w:val="18"/>
        </w:rPr>
      </w:pPr>
      <w:r>
        <w:br w:type="page"/>
      </w:r>
    </w:p>
    <w:p w14:paraId="6B669D41" w14:textId="77777777" w:rsidR="00AC216A" w:rsidRPr="00AC216A" w:rsidRDefault="00AC216A" w:rsidP="00AC216A">
      <w:pPr>
        <w:pStyle w:val="INDICATORTEXT"/>
        <w:tabs>
          <w:tab w:val="left" w:pos="1650"/>
        </w:tabs>
        <w:ind w:left="0"/>
        <w:jc w:val="both"/>
        <w:rPr>
          <w:b/>
          <w:bCs/>
          <w:i/>
          <w:szCs w:val="18"/>
          <w:lang w:eastAsia="en-GB"/>
        </w:rPr>
      </w:pPr>
      <w:r w:rsidRPr="00AC216A">
        <w:rPr>
          <w:b/>
          <w:bCs/>
          <w:i/>
          <w:szCs w:val="18"/>
          <w:lang w:eastAsia="en-GB"/>
        </w:rPr>
        <w:lastRenderedPageBreak/>
        <w:t>Possible action:</w:t>
      </w:r>
    </w:p>
    <w:p w14:paraId="5F21265E" w14:textId="77777777" w:rsidR="00AC216A" w:rsidRPr="00AC216A" w:rsidRDefault="00AC216A" w:rsidP="00AC216A">
      <w:pPr>
        <w:pStyle w:val="INDICATORTEXT"/>
        <w:ind w:left="0"/>
        <w:jc w:val="both"/>
        <w:rPr>
          <w:bCs/>
          <w:i/>
          <w:szCs w:val="18"/>
          <w:lang w:eastAsia="en-GB"/>
        </w:rPr>
      </w:pPr>
      <w:r w:rsidRPr="00AC216A">
        <w:rPr>
          <w:bCs/>
          <w:i/>
          <w:szCs w:val="18"/>
          <w:lang w:eastAsia="en-GB"/>
        </w:rPr>
        <w:t>Assist in developing appropriate references for environmental issues.</w:t>
      </w:r>
    </w:p>
    <w:p w14:paraId="788D6666" w14:textId="77777777" w:rsidR="00317ED5" w:rsidRDefault="00317ED5"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C216A" w14:paraId="23EFA8B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11F7180"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5538B4D4"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7BD0A3"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37187E"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AC216A" w14:paraId="70FBC713"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062A132"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IFD 23</w:t>
            </w:r>
          </w:p>
        </w:tc>
        <w:tc>
          <w:tcPr>
            <w:tcW w:w="3402" w:type="dxa"/>
          </w:tcPr>
          <w:p w14:paraId="541F5B3C" w14:textId="77777777" w:rsidR="00AC216A" w:rsidRPr="00356CDA"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BE3FC98" w14:textId="77777777" w:rsidR="00AC216A" w:rsidRPr="00A57E01"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CB7A326"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1E6F2DD8" w14:textId="77777777" w:rsidR="00AC216A" w:rsidRDefault="00AC216A"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8121"/>
      </w:tblGrid>
      <w:tr w:rsidR="00AC216A" w14:paraId="659864FC"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94B017A" w14:textId="77777777" w:rsidR="00AC216A" w:rsidRPr="00903B63" w:rsidRDefault="00AC216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23</w:t>
            </w:r>
          </w:p>
        </w:tc>
        <w:tc>
          <w:tcPr>
            <w:tcW w:w="8121" w:type="dxa"/>
            <w:tcBorders>
              <w:top w:val="single" w:sz="4" w:space="0" w:color="0070C0"/>
              <w:bottom w:val="single" w:sz="4" w:space="0" w:color="0070C0"/>
              <w:right w:val="single" w:sz="4" w:space="0" w:color="0070C0"/>
            </w:tcBorders>
            <w:shd w:val="clear" w:color="auto" w:fill="0070C0"/>
          </w:tcPr>
          <w:p w14:paraId="40F4EA48" w14:textId="77777777" w:rsidR="00AC216A" w:rsidRPr="00903B63" w:rsidRDefault="00AC216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C216A" w14:paraId="4E955E5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631D502"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23.1</w:t>
            </w:r>
          </w:p>
        </w:tc>
        <w:tc>
          <w:tcPr>
            <w:tcW w:w="8121" w:type="dxa"/>
            <w:tcBorders>
              <w:top w:val="single" w:sz="4" w:space="0" w:color="0070C0"/>
              <w:right w:val="single" w:sz="4" w:space="0" w:color="0070C0"/>
            </w:tcBorders>
            <w:shd w:val="clear" w:color="auto" w:fill="DAEEF3" w:themeFill="accent5" w:themeFillTint="33"/>
          </w:tcPr>
          <w:p w14:paraId="161B9D20" w14:textId="77777777"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Indicate if you have a procedure to integrate the consideration of environmental issues in your investment decision processes.</w:t>
            </w:r>
          </w:p>
        </w:tc>
      </w:tr>
      <w:tr w:rsidR="00AC216A" w14:paraId="1F0E694B"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4D96827"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4B89950C" w14:textId="77777777" w:rsidR="00AC216A" w:rsidRPr="005308EE"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AC216A">
              <w:t>Yes, for all inclusive finance investments</w:t>
            </w:r>
          </w:p>
          <w:p w14:paraId="78904D02"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 xml:space="preserve">Yes, for a majority of inclusive finance investments </w:t>
            </w:r>
          </w:p>
          <w:p w14:paraId="3909CBBE" w14:textId="77777777" w:rsidR="00AC216A" w:rsidRPr="00B32739"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 for a minority of inclusive finance investments</w:t>
            </w:r>
          </w:p>
          <w:p w14:paraId="1A0A7CA4" w14:textId="77777777" w:rsidR="00AC216A" w:rsidRPr="00B734A4"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AC216A" w14:paraId="01F9655C"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0860925"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23.2</w:t>
            </w:r>
          </w:p>
        </w:tc>
        <w:tc>
          <w:tcPr>
            <w:tcW w:w="8121" w:type="dxa"/>
            <w:tcBorders>
              <w:top w:val="single" w:sz="4" w:space="0" w:color="0070C0"/>
              <w:right w:val="single" w:sz="4" w:space="0" w:color="0070C0"/>
            </w:tcBorders>
            <w:shd w:val="clear" w:color="auto" w:fill="DAEEF3" w:themeFill="accent5" w:themeFillTint="33"/>
          </w:tcPr>
          <w:p w14:paraId="7B8F71F8" w14:textId="77777777"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 decisions pre-investment.</w:t>
            </w:r>
          </w:p>
          <w:p w14:paraId="6C49849C"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rsidRPr="00AC216A">
              <w:rPr>
                <w:color w:val="0082C8"/>
                <w:szCs w:val="18"/>
              </w:rPr>
              <w:t>[OPTIONAL]</w:t>
            </w:r>
          </w:p>
        </w:tc>
      </w:tr>
      <w:tr w:rsidR="00AC216A" w14:paraId="2E10D5D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7CD2A43"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4BA26CB8"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AC216A" w14:paraId="73DA64AC"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690CCB6"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23.3</w:t>
            </w:r>
          </w:p>
        </w:tc>
        <w:tc>
          <w:tcPr>
            <w:tcW w:w="8121" w:type="dxa"/>
            <w:tcBorders>
              <w:top w:val="single" w:sz="4" w:space="0" w:color="0070C0"/>
              <w:right w:val="single" w:sz="4" w:space="0" w:color="0070C0"/>
            </w:tcBorders>
            <w:shd w:val="clear" w:color="auto" w:fill="DAEEF3" w:themeFill="accent5" w:themeFillTint="33"/>
          </w:tcPr>
          <w:p w14:paraId="6AA97D85" w14:textId="77777777"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 decisions post- investment.</w:t>
            </w:r>
          </w:p>
          <w:p w14:paraId="6DCEBA49"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Times New Roman"/>
                <w:sz w:val="20"/>
              </w:rPr>
            </w:pPr>
            <w:r w:rsidRPr="00AC216A">
              <w:rPr>
                <w:color w:val="0082C8"/>
                <w:szCs w:val="18"/>
              </w:rPr>
              <w:t>[OPTIONAL]</w:t>
            </w:r>
          </w:p>
        </w:tc>
      </w:tr>
      <w:tr w:rsidR="00AC216A" w14:paraId="76F3C2E5" w14:textId="77777777" w:rsidTr="00AC216A">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0E92A52"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631389CE"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Times New Roman"/>
                <w:sz w:val="20"/>
              </w:rPr>
            </w:pPr>
          </w:p>
        </w:tc>
      </w:tr>
      <w:tr w:rsidR="00AC216A" w14:paraId="58B6B9B2"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6BBF537"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23.4</w:t>
            </w:r>
          </w:p>
        </w:tc>
        <w:tc>
          <w:tcPr>
            <w:tcW w:w="8121" w:type="dxa"/>
            <w:tcBorders>
              <w:top w:val="single" w:sz="4" w:space="0" w:color="0070C0"/>
              <w:right w:val="single" w:sz="4" w:space="0" w:color="0070C0"/>
            </w:tcBorders>
            <w:shd w:val="clear" w:color="auto" w:fill="DAEEF3" w:themeFill="accent5" w:themeFillTint="33"/>
          </w:tcPr>
          <w:p w14:paraId="5373306E" w14:textId="77777777"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Indicate if you request your investees to comply with an environmental exclusion list.</w:t>
            </w:r>
          </w:p>
        </w:tc>
      </w:tr>
      <w:tr w:rsidR="00AC216A" w14:paraId="08D1DCE7"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4F60E69"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7DC962B" w14:textId="77777777" w:rsidR="00AC216A" w:rsidRPr="005308EE"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008616C1">
              <w:t>Yes, for a</w:t>
            </w:r>
            <w:r w:rsidRPr="00AC216A">
              <w:t>ll</w:t>
            </w:r>
            <w:r w:rsidR="008616C1">
              <w:t xml:space="preserve"> investees</w:t>
            </w:r>
          </w:p>
          <w:p w14:paraId="26BFF227"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Yes, for a majority of investees</w:t>
            </w:r>
          </w:p>
          <w:p w14:paraId="096B8609"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 for a minority of investees</w:t>
            </w:r>
          </w:p>
          <w:p w14:paraId="39A7AE8B"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No</w:t>
            </w:r>
          </w:p>
        </w:tc>
      </w:tr>
      <w:tr w:rsidR="00AC216A" w14:paraId="7C446A9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EBE9AC"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 xml:space="preserve">IFD </w:t>
            </w:r>
            <w:r w:rsidR="00894ECF">
              <w:rPr>
                <w:rStyle w:val="IntenseEmphasis"/>
                <w:b/>
                <w:bCs w:val="0"/>
                <w:i w:val="0"/>
                <w:iCs w:val="0"/>
                <w:color w:val="595959"/>
              </w:rPr>
              <w:t>23.5</w:t>
            </w:r>
          </w:p>
        </w:tc>
        <w:tc>
          <w:tcPr>
            <w:tcW w:w="8121" w:type="dxa"/>
            <w:tcBorders>
              <w:top w:val="single" w:sz="4" w:space="0" w:color="0070C0"/>
              <w:right w:val="single" w:sz="4" w:space="0" w:color="0070C0"/>
            </w:tcBorders>
            <w:shd w:val="clear" w:color="auto" w:fill="DAEEF3" w:themeFill="accent5" w:themeFillTint="33"/>
          </w:tcPr>
          <w:p w14:paraId="27EEDE9B" w14:textId="77777777" w:rsidR="00AC216A" w:rsidRPr="001C0916"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250CDC6" w14:textId="77777777" w:rsidR="00AC216A" w:rsidRPr="003939E2"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C216A" w14:paraId="6BB9F4A3" w14:textId="77777777" w:rsidTr="005E67F5">
        <w:trPr>
          <w:trHeight w:val="622"/>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44C6411"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68D351A" w14:textId="77777777" w:rsidR="00AC216A" w:rsidRPr="00641017"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3979152" w14:textId="77777777" w:rsidR="00AC216A" w:rsidRDefault="00AC216A"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894ECF" w14:paraId="7FFD1963"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AE5DCFA" w14:textId="77777777" w:rsidR="00894ECF" w:rsidRPr="00DC20FA" w:rsidRDefault="00894ECF"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23</w:t>
            </w:r>
          </w:p>
        </w:tc>
        <w:tc>
          <w:tcPr>
            <w:tcW w:w="8037" w:type="dxa"/>
            <w:tcBorders>
              <w:top w:val="single" w:sz="4" w:space="0" w:color="0082C8"/>
              <w:bottom w:val="nil"/>
              <w:right w:val="single" w:sz="4" w:space="0" w:color="0070C0"/>
            </w:tcBorders>
          </w:tcPr>
          <w:p w14:paraId="5714F4DC" w14:textId="77777777" w:rsidR="00894ECF" w:rsidRPr="00DC20FA" w:rsidRDefault="00894ECF"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94ECF" w:rsidRPr="00D5451C" w14:paraId="533F4F78"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4F5C77D" w14:textId="77777777" w:rsidR="00894ECF" w:rsidRPr="000D72DF" w:rsidRDefault="00894ECF" w:rsidP="004E78E8">
            <w:pPr>
              <w:pStyle w:val="INDICATORNUMBER"/>
              <w:rPr>
                <w:rStyle w:val="IntenseEmphasis"/>
                <w:b/>
                <w:bCs w:val="0"/>
                <w:i w:val="0"/>
                <w:iCs w:val="0"/>
              </w:rPr>
            </w:pPr>
            <w:r>
              <w:rPr>
                <w:rStyle w:val="IntenseEmphasis"/>
                <w:b/>
                <w:bCs w:val="0"/>
                <w:i w:val="0"/>
                <w:iCs w:val="0"/>
                <w:color w:val="595959"/>
              </w:rPr>
              <w:t>IFD 23.1</w:t>
            </w:r>
          </w:p>
        </w:tc>
        <w:tc>
          <w:tcPr>
            <w:tcW w:w="8037" w:type="dxa"/>
            <w:tcBorders>
              <w:top w:val="nil"/>
              <w:bottom w:val="single" w:sz="4" w:space="0" w:color="A6A6A6" w:themeColor="background1" w:themeShade="A6"/>
              <w:right w:val="single" w:sz="4" w:space="0" w:color="0070C0"/>
            </w:tcBorders>
            <w:shd w:val="clear" w:color="auto" w:fill="auto"/>
          </w:tcPr>
          <w:p w14:paraId="10A7A685" w14:textId="77777777" w:rsidR="00894ECF" w:rsidRPr="00DC20FA" w:rsidRDefault="00894ECF"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894ECF">
              <w:rPr>
                <w:bCs/>
                <w:szCs w:val="18"/>
              </w:rPr>
              <w:t>IFD 23.1 is based on MIV Disclosure Guideline 3.1.3. Common environmental issues associated with inclusive finance investments include pollution (waste, water, air), use of chemicals and pesticides, use of energy and destruction of forest (brick-burning, charcoal production and wood logging). For further information and guidance, FMO has produced MFI and SME Sustainability and Guidance tools, primarily designed for MFIs and SME banks, which explain how to implement E&amp;S evaluations and follow-up processes in alignment.</w:t>
            </w:r>
          </w:p>
        </w:tc>
      </w:tr>
      <w:tr w:rsidR="00894ECF" w:rsidRPr="00D5451C" w14:paraId="04B24277" w14:textId="77777777" w:rsidTr="001C750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251CB57"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23.4</w:t>
            </w:r>
          </w:p>
        </w:tc>
        <w:tc>
          <w:tcPr>
            <w:tcW w:w="8037" w:type="dxa"/>
            <w:tcBorders>
              <w:top w:val="nil"/>
              <w:bottom w:val="single" w:sz="4" w:space="0" w:color="A6A6A6" w:themeColor="background1" w:themeShade="A6"/>
              <w:right w:val="single" w:sz="4" w:space="0" w:color="0070C0"/>
            </w:tcBorders>
            <w:shd w:val="clear" w:color="auto" w:fill="auto"/>
          </w:tcPr>
          <w:p w14:paraId="0C5230F9" w14:textId="77777777" w:rsidR="00894ECF" w:rsidRPr="00894ECF" w:rsidRDefault="00894ECF"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IFD 23.4 is aligned with MIV Disclosure Guideline 3.1.2. An environmental exclusion list refers to a set of minimum environmental standards/practices and/or a list of activities that cannot be financed by the investee because of risks on the environment.</w:t>
            </w:r>
          </w:p>
        </w:tc>
      </w:tr>
      <w:tr w:rsidR="00894ECF" w:rsidRPr="00D5451C" w14:paraId="10418FE0" w14:textId="77777777" w:rsidTr="001C750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68DD3E79" w14:textId="77777777" w:rsidR="00894ECF" w:rsidRPr="00894ECF" w:rsidRDefault="00894ECF" w:rsidP="004E78E8">
            <w:pPr>
              <w:pStyle w:val="INDICATORTEXT"/>
              <w:jc w:val="both"/>
              <w:rPr>
                <w:b/>
                <w:bCs/>
                <w:szCs w:val="18"/>
              </w:rPr>
            </w:pPr>
            <w:r w:rsidRPr="00894ECF">
              <w:rPr>
                <w:b/>
                <w:bCs/>
                <w:szCs w:val="18"/>
              </w:rPr>
              <w:lastRenderedPageBreak/>
              <w:t>LOGIC</w:t>
            </w:r>
          </w:p>
        </w:tc>
      </w:tr>
      <w:tr w:rsidR="00894ECF" w:rsidRPr="00D5451C" w14:paraId="67DE6121" w14:textId="77777777" w:rsidTr="004E78E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AEEE776"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037" w:type="dxa"/>
            <w:tcBorders>
              <w:top w:val="nil"/>
              <w:bottom w:val="single" w:sz="4" w:space="0" w:color="A6A6A6" w:themeColor="background1" w:themeShade="A6"/>
              <w:right w:val="single" w:sz="4" w:space="0" w:color="0070C0"/>
            </w:tcBorders>
            <w:shd w:val="clear" w:color="auto" w:fill="auto"/>
          </w:tcPr>
          <w:p w14:paraId="5B7C4730" w14:textId="77777777" w:rsidR="00543E36" w:rsidRPr="00894ECF" w:rsidRDefault="00543E36" w:rsidP="00442D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 </w:t>
            </w:r>
            <w:r w:rsidR="00821468">
              <w:rPr>
                <w:bCs/>
                <w:szCs w:val="18"/>
              </w:rPr>
              <w:t>[</w:t>
            </w:r>
            <w:r w:rsidR="00894ECF" w:rsidRPr="00894ECF">
              <w:rPr>
                <w:bCs/>
                <w:szCs w:val="18"/>
              </w:rPr>
              <w:t>23.2</w:t>
            </w:r>
            <w:r w:rsidR="00821468">
              <w:rPr>
                <w:bCs/>
                <w:szCs w:val="18"/>
              </w:rPr>
              <w:t>]</w:t>
            </w:r>
            <w:r w:rsidR="00894ECF" w:rsidRPr="00894ECF">
              <w:rPr>
                <w:bCs/>
                <w:szCs w:val="18"/>
              </w:rPr>
              <w:t xml:space="preserve"> and </w:t>
            </w:r>
            <w:r w:rsidR="00821468">
              <w:rPr>
                <w:bCs/>
                <w:szCs w:val="18"/>
              </w:rPr>
              <w:t>[</w:t>
            </w:r>
            <w:r w:rsidR="00894ECF" w:rsidRPr="00894ECF">
              <w:rPr>
                <w:bCs/>
                <w:szCs w:val="18"/>
              </w:rPr>
              <w:t>23.3</w:t>
            </w:r>
            <w:r w:rsidR="00821468">
              <w:rPr>
                <w:bCs/>
                <w:szCs w:val="18"/>
              </w:rPr>
              <w:t>]</w:t>
            </w:r>
            <w:r w:rsidR="00894ECF" w:rsidRPr="00894ECF">
              <w:rPr>
                <w:bCs/>
                <w:szCs w:val="18"/>
              </w:rPr>
              <w:t xml:space="preserve"> </w:t>
            </w:r>
            <w:r>
              <w:rPr>
                <w:bCs/>
                <w:szCs w:val="18"/>
              </w:rPr>
              <w:t>will be</w:t>
            </w:r>
            <w:r w:rsidR="00894ECF" w:rsidRPr="00894ECF">
              <w:rPr>
                <w:bCs/>
                <w:szCs w:val="18"/>
              </w:rPr>
              <w:t xml:space="preserve"> applicable if ‘Yes’ </w:t>
            </w:r>
            <w:r>
              <w:rPr>
                <w:bCs/>
                <w:szCs w:val="18"/>
              </w:rPr>
              <w:t xml:space="preserve">is reported </w:t>
            </w:r>
            <w:r w:rsidR="00894ECF" w:rsidRPr="00894ECF">
              <w:rPr>
                <w:bCs/>
                <w:szCs w:val="18"/>
              </w:rPr>
              <w:t xml:space="preserve">in </w:t>
            </w:r>
            <w:r>
              <w:rPr>
                <w:bCs/>
                <w:szCs w:val="18"/>
              </w:rPr>
              <w:t>[</w:t>
            </w:r>
            <w:r w:rsidR="00894ECF" w:rsidRPr="00894ECF">
              <w:rPr>
                <w:bCs/>
                <w:szCs w:val="18"/>
              </w:rPr>
              <w:t>23.1</w:t>
            </w:r>
            <w:r>
              <w:rPr>
                <w:bCs/>
                <w:szCs w:val="18"/>
              </w:rPr>
              <w:t xml:space="preserve">]. </w:t>
            </w:r>
          </w:p>
        </w:tc>
      </w:tr>
      <w:tr w:rsidR="00894ECF" w:rsidRPr="00D5451C" w14:paraId="4A012762"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7DAC3402" w14:textId="77777777" w:rsidR="00894ECF" w:rsidRPr="00894ECF" w:rsidRDefault="00894ECF" w:rsidP="004E78E8">
            <w:pPr>
              <w:pStyle w:val="INDICATORTEXT"/>
              <w:jc w:val="both"/>
              <w:rPr>
                <w:rFonts w:ascii="Helvetica" w:hAnsi="Helvetica" w:cs="Helvetica"/>
                <w:b/>
                <w:color w:val="333333"/>
              </w:rPr>
            </w:pPr>
            <w:r w:rsidRPr="00894ECF">
              <w:rPr>
                <w:b/>
                <w:bCs/>
                <w:szCs w:val="18"/>
              </w:rPr>
              <w:t>ASSESSMENT</w:t>
            </w:r>
          </w:p>
        </w:tc>
      </w:tr>
      <w:tr w:rsidR="00894ECF" w:rsidRPr="00D5451C" w14:paraId="631E4B33"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3D64E36D"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08527414" w14:textId="77777777" w:rsidR="00894ECF" w:rsidRPr="00894ECF" w:rsidRDefault="00C41A99"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Maximum score: Three </w:t>
            </w:r>
            <w:r>
              <w:rPr>
                <w:rFonts w:ascii="Helvetica" w:hAnsi="Helvetica" w:cs="Helvetica"/>
                <w:color w:val="333333"/>
                <w:sz w:val="20"/>
              </w:rPr>
              <w:sym w:font="Wingdings" w:char="F0AB"/>
            </w:r>
          </w:p>
          <w:p w14:paraId="016637B9" w14:textId="77777777" w:rsidR="00894ECF" w:rsidRPr="00B32739" w:rsidRDefault="00894ECF"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The assessment of this indicator is based on your responses to [23.1].</w:t>
            </w:r>
          </w:p>
        </w:tc>
      </w:tr>
    </w:tbl>
    <w:p w14:paraId="42B7B825" w14:textId="77777777" w:rsidR="001C7505" w:rsidRDefault="001C7505" w:rsidP="00066773">
      <w:pPr>
        <w:pStyle w:val="INDICATORTEXT"/>
        <w:ind w:left="0"/>
        <w:rPr>
          <w:b/>
          <w:szCs w:val="18"/>
        </w:rPr>
      </w:pPr>
    </w:p>
    <w:p w14:paraId="339A3E99" w14:textId="77777777" w:rsidR="001C7505" w:rsidRDefault="001C7505" w:rsidP="001C7505">
      <w:pPr>
        <w:rPr>
          <w:rFonts w:eastAsia="Times New Roman"/>
          <w:color w:val="595959"/>
          <w:sz w:val="18"/>
        </w:rPr>
      </w:pPr>
      <w:r>
        <w:br w:type="page"/>
      </w:r>
    </w:p>
    <w:p w14:paraId="212D3593" w14:textId="77777777" w:rsidR="00854838" w:rsidRPr="00854838" w:rsidRDefault="00854838" w:rsidP="00854838">
      <w:pPr>
        <w:pStyle w:val="INDICATORTEXT"/>
        <w:ind w:left="0"/>
        <w:jc w:val="both"/>
        <w:rPr>
          <w:b/>
          <w:bCs/>
          <w:i/>
          <w:szCs w:val="18"/>
          <w:lang w:eastAsia="en-GB"/>
        </w:rPr>
      </w:pPr>
      <w:r w:rsidRPr="00854838">
        <w:rPr>
          <w:b/>
          <w:bCs/>
          <w:i/>
          <w:szCs w:val="18"/>
          <w:lang w:eastAsia="en-GB"/>
        </w:rPr>
        <w:lastRenderedPageBreak/>
        <w:t>Possible action:</w:t>
      </w:r>
    </w:p>
    <w:p w14:paraId="734A8A7C" w14:textId="77777777" w:rsidR="00854838" w:rsidRPr="00854838" w:rsidRDefault="00854838" w:rsidP="00854838">
      <w:pPr>
        <w:pStyle w:val="INDICATORTEXT"/>
        <w:ind w:left="0"/>
        <w:jc w:val="both"/>
        <w:rPr>
          <w:bCs/>
          <w:i/>
          <w:szCs w:val="18"/>
          <w:lang w:eastAsia="en-GB"/>
        </w:rPr>
      </w:pPr>
      <w:r w:rsidRPr="00854838">
        <w:rPr>
          <w:bCs/>
          <w:i/>
          <w:szCs w:val="18"/>
          <w:lang w:eastAsia="en-GB"/>
        </w:rPr>
        <w:t>Promote implementation of anti-corruption practices.</w:t>
      </w:r>
    </w:p>
    <w:p w14:paraId="788DDF52" w14:textId="77777777" w:rsidR="00894ECF" w:rsidRDefault="00894ECF"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72E5C" w14:paraId="76DE5A9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F4B0759"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5D9AE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621F73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57C5C7D"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272E5C" w14:paraId="5FE8781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8E009B"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IFD 24</w:t>
            </w:r>
          </w:p>
        </w:tc>
        <w:tc>
          <w:tcPr>
            <w:tcW w:w="3402" w:type="dxa"/>
            <w:shd w:val="clear" w:color="auto" w:fill="888888"/>
          </w:tcPr>
          <w:p w14:paraId="2003979C" w14:textId="77777777" w:rsidR="00272E5C" w:rsidRPr="00903B6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711EC33" w14:textId="77777777" w:rsidR="00272E5C" w:rsidRPr="00E4172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DD1A0E5"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C0DE5EB" w14:textId="77777777" w:rsidR="00272E5C" w:rsidRDefault="00272E5C"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72E5C" w14:paraId="79D43575"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FD43A56" w14:textId="77777777" w:rsidR="00272E5C" w:rsidRPr="00903B63" w:rsidRDefault="00272E5C"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24</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3C0F234" w14:textId="77777777" w:rsidR="00272E5C" w:rsidRPr="00903B63" w:rsidRDefault="00272E5C"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72E5C" w14:paraId="06144EB2"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EC0EDF7" w14:textId="77777777" w:rsidR="00272E5C" w:rsidRDefault="00272E5C" w:rsidP="004E78E8">
            <w:pPr>
              <w:pStyle w:val="INDICATORNUMBER"/>
              <w:rPr>
                <w:rStyle w:val="IntenseEmphasis"/>
                <w:b/>
                <w:bCs w:val="0"/>
                <w:i w:val="0"/>
                <w:iCs w:val="0"/>
              </w:rPr>
            </w:pPr>
            <w:r>
              <w:rPr>
                <w:rStyle w:val="IntenseEmphasis"/>
                <w:b/>
                <w:bCs w:val="0"/>
                <w:i w:val="0"/>
                <w:iCs w:val="0"/>
                <w:color w:val="595959"/>
              </w:rPr>
              <w:t>IFD 24.1</w:t>
            </w:r>
          </w:p>
        </w:tc>
        <w:tc>
          <w:tcPr>
            <w:tcW w:w="8080" w:type="dxa"/>
            <w:gridSpan w:val="2"/>
            <w:tcBorders>
              <w:top w:val="nil"/>
              <w:right w:val="single" w:sz="4" w:space="0" w:color="595959" w:themeColor="text1" w:themeTint="A6"/>
            </w:tcBorders>
          </w:tcPr>
          <w:p w14:paraId="1680118F" w14:textId="77777777" w:rsidR="00272E5C" w:rsidRPr="00392499" w:rsidRDefault="00272E5C"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72E5C">
              <w:rPr>
                <w:bCs/>
                <w:szCs w:val="18"/>
              </w:rPr>
              <w:t>Indicate if you have anti-corruption policies.</w:t>
            </w:r>
          </w:p>
        </w:tc>
      </w:tr>
      <w:tr w:rsidR="00272E5C" w14:paraId="38A3DD70"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079B064B" w14:textId="77777777" w:rsidR="00272E5C" w:rsidRPr="00AE100E" w:rsidRDefault="00272E5C" w:rsidP="004E78E8">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uto"/>
          </w:tcPr>
          <w:p w14:paraId="3DE2B3AD"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published</w:t>
            </w:r>
          </w:p>
          <w:p w14:paraId="218D24E7"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but not published</w:t>
            </w:r>
          </w:p>
          <w:p w14:paraId="3EB8C714" w14:textId="77777777" w:rsidR="00272E5C" w:rsidRPr="00B734A4" w:rsidRDefault="00272E5C" w:rsidP="00272E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272E5C">
              <w:t>No</w:t>
            </w:r>
          </w:p>
        </w:tc>
      </w:tr>
      <w:tr w:rsidR="00272E5C" w14:paraId="20C8236E"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9EAC24A" w14:textId="77777777" w:rsidR="00272E5C" w:rsidRDefault="006072B0"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A42AA98" w14:textId="77777777" w:rsidR="00272E5C" w:rsidRPr="006D231C" w:rsidRDefault="006072B0"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072B0">
              <w:rPr>
                <w:bCs/>
                <w:szCs w:val="18"/>
              </w:rPr>
              <w:t>Indicate if you have internal whistle-blowing policies.</w:t>
            </w:r>
          </w:p>
        </w:tc>
      </w:tr>
      <w:tr w:rsidR="00272E5C" w14:paraId="5F328292"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E551136" w14:textId="77777777" w:rsidR="00272E5C" w:rsidRDefault="00272E5C" w:rsidP="004E78E8">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BF9EFFD"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published</w:t>
            </w:r>
          </w:p>
          <w:p w14:paraId="1526FD61"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but not published</w:t>
            </w:r>
          </w:p>
          <w:p w14:paraId="50DFD92C" w14:textId="77777777" w:rsidR="00272E5C" w:rsidRPr="006D231C" w:rsidRDefault="00272E5C" w:rsidP="006072B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No</w:t>
            </w:r>
          </w:p>
        </w:tc>
      </w:tr>
      <w:tr w:rsidR="00272E5C" w14:paraId="4C62DACA"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9B8A767" w14:textId="77777777" w:rsidR="00272E5C" w:rsidRDefault="00BF450F"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3CA6A5F" w14:textId="77777777" w:rsidR="00272E5C" w:rsidRPr="006D231C" w:rsidRDefault="00BF450F"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F450F">
              <w:rPr>
                <w:bCs/>
                <w:szCs w:val="18"/>
              </w:rPr>
              <w:t>Indicate if you review whether your investees have anti-corruption policies as part of your due diligence process.</w:t>
            </w:r>
          </w:p>
        </w:tc>
      </w:tr>
      <w:tr w:rsidR="0003187E" w14:paraId="5AB17025" w14:textId="77777777" w:rsidTr="00BC357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E176CE3" w14:textId="77777777" w:rsidR="0003187E" w:rsidRDefault="0003187E" w:rsidP="004E78E8">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115C9F2B" w14:textId="77777777" w:rsidR="0003187E" w:rsidRPr="007767BB"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0C54A787" w14:textId="77777777" w:rsidR="0003187E" w:rsidRPr="006D231C"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BA373C" w14:paraId="6C2FD418" w14:textId="77777777" w:rsidTr="00BA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06D5D47C" w14:textId="77777777" w:rsidR="00BA373C" w:rsidRDefault="00BA373C" w:rsidP="004E78E8">
            <w:pPr>
              <w:pStyle w:val="INDICATORNUMBER"/>
              <w:rPr>
                <w:rStyle w:val="IntenseEmphasis"/>
                <w:b/>
                <w:i w:val="0"/>
                <w:color w:val="595959"/>
              </w:rPr>
            </w:pPr>
            <w:r>
              <w:rPr>
                <w:rStyle w:val="IntenseEmphasis"/>
                <w:b/>
                <w:i w:val="0"/>
                <w:color w:val="595959"/>
              </w:rPr>
              <w:t>IFD 24.4</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05917CB" w14:textId="77777777" w:rsidR="00BA373C" w:rsidRPr="006D231C" w:rsidRDefault="00BA373C"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A373C">
              <w:rPr>
                <w:bCs/>
                <w:szCs w:val="18"/>
              </w:rPr>
              <w:t>Indicate if you review whether your investees have internal whistle-blowing policies as part of your due diligence process.</w:t>
            </w:r>
          </w:p>
        </w:tc>
      </w:tr>
      <w:tr w:rsidR="0003187E" w14:paraId="594F3DDE" w14:textId="77777777" w:rsidTr="00BC357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7DAC985" w14:textId="77777777" w:rsidR="0003187E" w:rsidRDefault="0003187E" w:rsidP="004E78E8">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23DCFB43" w14:textId="77777777" w:rsidR="0003187E" w:rsidRPr="007767BB"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6DAAA64A" w14:textId="77777777" w:rsidR="0003187E" w:rsidRPr="006D231C"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272E5C" w14:paraId="3DF34177" w14:textId="77777777" w:rsidTr="00BA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03D7FE8D" w14:textId="77777777" w:rsidR="00272E5C" w:rsidRPr="00B734A4" w:rsidRDefault="00272E5C" w:rsidP="004E78E8">
            <w:pPr>
              <w:pStyle w:val="INDICATORNUMBER"/>
              <w:rPr>
                <w:rStyle w:val="IntenseEmphasis"/>
                <w:b/>
                <w:i w:val="0"/>
                <w:color w:val="595959"/>
              </w:rPr>
            </w:pPr>
            <w:r>
              <w:rPr>
                <w:rStyle w:val="IntenseEmphasis"/>
                <w:b/>
                <w:i w:val="0"/>
                <w:color w:val="595959"/>
              </w:rPr>
              <w:t>IFD 2</w:t>
            </w:r>
            <w:r w:rsidR="00BA373C">
              <w:rPr>
                <w:rStyle w:val="IntenseEmphasis"/>
                <w:b/>
                <w:i w:val="0"/>
                <w:color w:val="595959"/>
              </w:rPr>
              <w:t>4.5</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534A10DD" w14:textId="77777777" w:rsidR="00272E5C" w:rsidRPr="006D231C" w:rsidRDefault="00272E5C"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72E5C" w14:paraId="59A3F138"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023E2562" w14:textId="77777777" w:rsidR="00272E5C" w:rsidRDefault="00272E5C" w:rsidP="004E78E8">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2A549C1" w14:textId="77777777" w:rsidR="00272E5C" w:rsidRPr="006D231C"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37A696" w14:textId="77777777" w:rsidR="00272E5C" w:rsidRDefault="00272E5C"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107150" w14:paraId="7AF66128"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9922F48" w14:textId="77777777" w:rsidR="00107150" w:rsidRPr="00191BC1" w:rsidRDefault="0010715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24</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3567D6CF" w14:textId="77777777" w:rsidR="00107150" w:rsidRPr="00191BC1" w:rsidRDefault="0010715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07150" w:rsidRPr="00CF025D" w14:paraId="5700BA6B"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38259385" w14:textId="77777777" w:rsidR="00107150" w:rsidRPr="000D72DF" w:rsidRDefault="00107150" w:rsidP="004E78E8">
            <w:pPr>
              <w:pStyle w:val="INDICATORNUMBER"/>
              <w:rPr>
                <w:rStyle w:val="IntenseEmphasis"/>
                <w:b/>
                <w:bCs w:val="0"/>
                <w:i w:val="0"/>
                <w:iCs w:val="0"/>
              </w:rPr>
            </w:pPr>
            <w:r>
              <w:rPr>
                <w:rStyle w:val="IntenseEmphasis"/>
                <w:b/>
                <w:bCs w:val="0"/>
                <w:i w:val="0"/>
                <w:iCs w:val="0"/>
                <w:color w:val="595959"/>
              </w:rPr>
              <w:t>IFD 24.5</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E82E3EB" w14:textId="77777777" w:rsidR="00107150" w:rsidRPr="00B01D44" w:rsidRDefault="00107150" w:rsidP="004E78E8">
            <w:pPr>
              <w:pStyle w:val="INDICATORTEXT"/>
              <w:jc w:val="both"/>
              <w:cnfStyle w:val="000000000000" w:firstRow="0" w:lastRow="0" w:firstColumn="0" w:lastColumn="0" w:oddVBand="0" w:evenVBand="0" w:oddHBand="0" w:evenHBand="0" w:firstRowFirstColumn="0" w:firstRowLastColumn="0" w:lastRowFirstColumn="0" w:lastRowLastColumn="0"/>
            </w:pPr>
            <w:r w:rsidRPr="00107150">
              <w:rPr>
                <w:bCs/>
                <w:szCs w:val="18"/>
              </w:rPr>
              <w:t>For example, if you do promote the implementation of anti-corruption policies, please describe how.</w:t>
            </w:r>
          </w:p>
        </w:tc>
      </w:tr>
      <w:tr w:rsidR="00107150" w:rsidRPr="00CF025D" w14:paraId="4E72D8A5" w14:textId="77777777" w:rsidTr="004E78E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5BDF4CA6" w14:textId="77777777" w:rsidR="00107150" w:rsidRPr="00853ECD" w:rsidRDefault="00870C10" w:rsidP="004E78E8">
            <w:pPr>
              <w:pStyle w:val="INDICATORTEXT"/>
              <w:jc w:val="both"/>
              <w:rPr>
                <w:bCs/>
                <w:szCs w:val="18"/>
              </w:rPr>
            </w:pPr>
            <w:r>
              <w:rPr>
                <w:rStyle w:val="IntenseEmphasis"/>
                <w:bCs w:val="0"/>
                <w:i w:val="0"/>
                <w:iCs w:val="0"/>
                <w:color w:val="595959"/>
              </w:rPr>
              <w:t>ASSESSMENT</w:t>
            </w:r>
          </w:p>
        </w:tc>
      </w:tr>
      <w:tr w:rsidR="00107150" w:rsidRPr="00CF025D" w14:paraId="2649D9EA"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19366DE" w14:textId="77777777" w:rsidR="00107150" w:rsidRDefault="00107150" w:rsidP="004E78E8">
            <w:pPr>
              <w:pStyle w:val="INDICATORNUMBER"/>
              <w:rPr>
                <w:rStyle w:val="IntenseEmphasis"/>
                <w:b/>
                <w:bCs w:val="0"/>
                <w:i w:val="0"/>
                <w:iCs w:val="0"/>
                <w:color w:val="595959"/>
              </w:rPr>
            </w:pPr>
            <w:r>
              <w:rPr>
                <w:rStyle w:val="IntenseEmphasis"/>
                <w:b/>
                <w:bCs w:val="0"/>
                <w:i w:val="0"/>
                <w:iCs w:val="0"/>
                <w:color w:val="595959"/>
              </w:rPr>
              <w:t>IFD 24</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394109D" w14:textId="77777777" w:rsidR="00107150" w:rsidRPr="00107150"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 xml:space="preserve">Maximum score: Three </w:t>
            </w:r>
            <w:r w:rsidRPr="00107150">
              <w:rPr>
                <w:bCs/>
                <w:szCs w:val="18"/>
              </w:rPr>
              <w:sym w:font="Wingdings" w:char="F0AB"/>
            </w:r>
          </w:p>
          <w:p w14:paraId="0ADC9A3B" w14:textId="77777777" w:rsidR="00107150" w:rsidRPr="00235AC3"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The assessment of this indicator is based on your responses to [24.1 &amp; 24.2].</w:t>
            </w:r>
          </w:p>
        </w:tc>
      </w:tr>
    </w:tbl>
    <w:p w14:paraId="06321307" w14:textId="77777777" w:rsidR="00B07BE2" w:rsidRDefault="00B07BE2" w:rsidP="00066773">
      <w:pPr>
        <w:pStyle w:val="INDICATORTEXT"/>
        <w:ind w:left="0"/>
        <w:rPr>
          <w:b/>
          <w:szCs w:val="18"/>
        </w:rPr>
      </w:pPr>
    </w:p>
    <w:p w14:paraId="216EC61B" w14:textId="77777777" w:rsidR="00B07BE2" w:rsidRDefault="00B07BE2" w:rsidP="00B07BE2">
      <w:pPr>
        <w:rPr>
          <w:rFonts w:eastAsia="Times New Roman"/>
          <w:color w:val="595959"/>
          <w:sz w:val="18"/>
        </w:rPr>
        <w:sectPr w:rsidR="00B07BE2" w:rsidSect="00855023">
          <w:headerReference w:type="default" r:id="rId51"/>
          <w:footerReference w:type="default" r:id="rId52"/>
          <w:headerReference w:type="first" r:id="rId53"/>
          <w:footerReference w:type="first" r:id="rId54"/>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07BE2" w14:paraId="42553E83" w14:textId="77777777" w:rsidTr="004E78E8">
        <w:trPr>
          <w:cnfStyle w:val="100000000000" w:firstRow="1" w:lastRow="0" w:firstColumn="0" w:lastColumn="0" w:oddVBand="0" w:evenVBand="0" w:oddHBand="0" w:evenHBand="0" w:firstRowFirstColumn="0" w:firstRowLastColumn="0" w:lastRowFirstColumn="0" w:lastRowLastColumn="0"/>
        </w:trPr>
        <w:tc>
          <w:tcPr>
            <w:tcW w:w="9129" w:type="dxa"/>
          </w:tcPr>
          <w:p w14:paraId="1609CB16" w14:textId="77777777" w:rsidR="00B07BE2" w:rsidRDefault="00B07BE2" w:rsidP="004E78E8">
            <w:pPr>
              <w:widowControl/>
              <w:autoSpaceDE/>
              <w:autoSpaceDN/>
              <w:adjustRightInd/>
              <w:spacing w:after="0" w:line="240" w:lineRule="auto"/>
              <w:rPr>
                <w:rStyle w:val="IntenseEmphasis"/>
                <w:b/>
                <w:bCs w:val="0"/>
                <w:i w:val="0"/>
                <w:iCs w:val="0"/>
              </w:rPr>
            </w:pPr>
            <w:r>
              <w:lastRenderedPageBreak/>
              <w:t>SECTION</w:t>
            </w:r>
          </w:p>
        </w:tc>
      </w:tr>
      <w:tr w:rsidR="00B07BE2" w14:paraId="3522CA30" w14:textId="77777777" w:rsidTr="004E78E8">
        <w:trPr>
          <w:cnfStyle w:val="010000000000" w:firstRow="0" w:lastRow="1" w:firstColumn="0" w:lastColumn="0" w:oddVBand="0" w:evenVBand="0" w:oddHBand="0" w:evenHBand="0" w:firstRowFirstColumn="0" w:firstRowLastColumn="0" w:lastRowFirstColumn="0" w:lastRowLastColumn="0"/>
        </w:trPr>
        <w:tc>
          <w:tcPr>
            <w:tcW w:w="9129" w:type="dxa"/>
          </w:tcPr>
          <w:p w14:paraId="65A98550" w14:textId="77777777" w:rsidR="00B07BE2" w:rsidRPr="008C02AE" w:rsidRDefault="00B07BE2" w:rsidP="00B07BE2">
            <w:pPr>
              <w:pStyle w:val="Heading2"/>
              <w:outlineLvl w:val="1"/>
              <w:rPr>
                <w:rStyle w:val="IntenseEmphasis"/>
                <w:i w:val="0"/>
                <w:iCs w:val="0"/>
                <w:color w:val="008CD0"/>
              </w:rPr>
            </w:pPr>
            <w:bookmarkStart w:id="13" w:name="_Toc368050687"/>
            <w:r>
              <w:t>PIIF Principle 5</w:t>
            </w:r>
            <w:r w:rsidRPr="008C02AE">
              <w:t xml:space="preserve">: </w:t>
            </w:r>
            <w:r w:rsidRPr="00B07BE2">
              <w:t>Transpare</w:t>
            </w:r>
            <w:r>
              <w:t>ncy</w:t>
            </w:r>
            <w:bookmarkEnd w:id="13"/>
          </w:p>
        </w:tc>
      </w:tr>
    </w:tbl>
    <w:p w14:paraId="74B7AF86" w14:textId="77777777" w:rsidR="00B07BE2" w:rsidRDefault="00B07BE2" w:rsidP="00311CC2">
      <w:pPr>
        <w:pStyle w:val="INDICATORNUMBER"/>
      </w:pPr>
    </w:p>
    <w:p w14:paraId="426C4670" w14:textId="77777777" w:rsidR="00595FCD" w:rsidRPr="00595FCD" w:rsidRDefault="00595FCD" w:rsidP="00595FCD">
      <w:pPr>
        <w:pStyle w:val="INDICATORTEXT"/>
        <w:ind w:left="0"/>
        <w:jc w:val="both"/>
        <w:rPr>
          <w:b/>
          <w:bCs/>
          <w:i/>
          <w:szCs w:val="18"/>
          <w:lang w:eastAsia="en-GB"/>
        </w:rPr>
      </w:pPr>
      <w:r w:rsidRPr="00595FCD">
        <w:rPr>
          <w:b/>
          <w:bCs/>
          <w:i/>
          <w:szCs w:val="18"/>
          <w:lang w:eastAsia="en-GB"/>
        </w:rPr>
        <w:t>Possible action:</w:t>
      </w:r>
    </w:p>
    <w:p w14:paraId="2A503D76" w14:textId="77777777" w:rsidR="00595FCD" w:rsidRPr="00595FCD" w:rsidRDefault="00595FCD" w:rsidP="00595FCD">
      <w:pPr>
        <w:pStyle w:val="INDICATORTEXT"/>
        <w:ind w:left="0"/>
        <w:jc w:val="both"/>
        <w:rPr>
          <w:bCs/>
          <w:i/>
          <w:szCs w:val="18"/>
          <w:lang w:eastAsia="en-GB"/>
        </w:rPr>
      </w:pPr>
      <w:r w:rsidRPr="00595FCD">
        <w:rPr>
          <w:bCs/>
          <w:i/>
          <w:szCs w:val="18"/>
          <w:lang w:eastAsia="en-GB"/>
        </w:rPr>
        <w:t>Fully disclose policies, criteria and related conditions of products and services to investees and other relevant stakeholders.</w:t>
      </w:r>
    </w:p>
    <w:p w14:paraId="31CE08F4" w14:textId="77777777" w:rsidR="00107150" w:rsidRDefault="00107150" w:rsidP="006F13F0">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E78E8" w14:paraId="5741EE7F"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49375CE"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9B25B6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ADBCBD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31D7D23"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E78E8" w14:paraId="6BF780D2"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66AAC0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25</w:t>
            </w:r>
          </w:p>
        </w:tc>
        <w:tc>
          <w:tcPr>
            <w:tcW w:w="3402" w:type="dxa"/>
            <w:shd w:val="clear" w:color="auto" w:fill="888888"/>
          </w:tcPr>
          <w:p w14:paraId="0BE871B5" w14:textId="77777777" w:rsidR="004E78E8" w:rsidRPr="00903B6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4B11FFD" w14:textId="77777777" w:rsidR="004E78E8" w:rsidRPr="00E4172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9BBCA9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 5</w:t>
            </w:r>
          </w:p>
        </w:tc>
      </w:tr>
    </w:tbl>
    <w:p w14:paraId="6281B39F" w14:textId="77777777" w:rsidR="004E78E8" w:rsidRDefault="004E78E8" w:rsidP="006F13F0">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595FCD" w14:paraId="24A83296"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16C79A1" w14:textId="77777777" w:rsidR="00595FCD" w:rsidRPr="00903B63" w:rsidRDefault="00595FCD"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25</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26781F" w14:textId="77777777" w:rsidR="00595FCD" w:rsidRPr="00903B63"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95FCD" w14:paraId="2E629390"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3B0B5BA" w14:textId="77777777" w:rsidR="00595FCD" w:rsidRDefault="00595FCD" w:rsidP="004E78E8">
            <w:pPr>
              <w:pStyle w:val="INDICATORNUMBER"/>
              <w:rPr>
                <w:rStyle w:val="IntenseEmphasis"/>
                <w:b/>
                <w:bCs w:val="0"/>
                <w:i w:val="0"/>
                <w:iCs w:val="0"/>
              </w:rPr>
            </w:pPr>
            <w:r>
              <w:rPr>
                <w:rStyle w:val="IntenseEmphasis"/>
                <w:b/>
                <w:bCs w:val="0"/>
                <w:i w:val="0"/>
                <w:iCs w:val="0"/>
                <w:color w:val="595959"/>
              </w:rPr>
              <w:t>IFD 25.1</w:t>
            </w:r>
          </w:p>
        </w:tc>
        <w:tc>
          <w:tcPr>
            <w:tcW w:w="8080" w:type="dxa"/>
            <w:tcBorders>
              <w:top w:val="nil"/>
              <w:right w:val="single" w:sz="4" w:space="0" w:color="595959" w:themeColor="text1" w:themeTint="A6"/>
            </w:tcBorders>
          </w:tcPr>
          <w:p w14:paraId="45F1D95E" w14:textId="77777777" w:rsidR="00595FCD" w:rsidRPr="00392499" w:rsidRDefault="00595FCD"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595FCD">
              <w:rPr>
                <w:bCs/>
                <w:szCs w:val="18"/>
              </w:rPr>
              <w:t>Indicate how your mission and investment objectives communicated to stakeholders (e.g. investees, investors).</w:t>
            </w:r>
          </w:p>
        </w:tc>
      </w:tr>
      <w:tr w:rsidR="00595FCD" w14:paraId="32D9BB3F"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DE1CEE1" w14:textId="77777777" w:rsidR="00595FCD" w:rsidRPr="00AE100E" w:rsidRDefault="00595FCD"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10508772" w14:textId="77777777" w:rsidR="00595FCD"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00677C0D">
              <w:t>Publicly, provide a URL:_____________</w:t>
            </w:r>
          </w:p>
          <w:p w14:paraId="608BFA91" w14:textId="77777777" w:rsidR="00595FCD"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595FCD">
              <w:t>Selected stakeholders only</w:t>
            </w:r>
          </w:p>
          <w:p w14:paraId="7EC5B0EC" w14:textId="77777777" w:rsidR="00595FCD" w:rsidRPr="00B734A4" w:rsidRDefault="00595FCD"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595FCD">
              <w:t>On request only</w:t>
            </w:r>
          </w:p>
        </w:tc>
      </w:tr>
      <w:tr w:rsidR="00595FCD" w14:paraId="25BB2D41"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CFE2F4A" w14:textId="77777777" w:rsidR="00595FCD" w:rsidRPr="00B734A4" w:rsidRDefault="00595FCD" w:rsidP="004E78E8">
            <w:pPr>
              <w:pStyle w:val="INDICATORNUMBER"/>
              <w:rPr>
                <w:rStyle w:val="IntenseEmphasis"/>
                <w:b/>
                <w:i w:val="0"/>
                <w:color w:val="595959"/>
              </w:rPr>
            </w:pPr>
            <w:r>
              <w:rPr>
                <w:rStyle w:val="IntenseEmphasis"/>
                <w:b/>
                <w:i w:val="0"/>
                <w:color w:val="595959"/>
              </w:rPr>
              <w:t>IFD 25.2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1DAAE83C" w14:textId="77777777" w:rsidR="00595FCD" w:rsidRPr="006D231C" w:rsidRDefault="00595FCD"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595FCD" w14:paraId="4C3BE02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B9E02F3" w14:textId="77777777" w:rsidR="00595FCD" w:rsidRDefault="00595FCD"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DCE3376" w14:textId="77777777" w:rsidR="00595FCD" w:rsidRPr="006D231C" w:rsidRDefault="00595FCD"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E2746AD" w14:textId="77777777" w:rsidR="00595FCD" w:rsidRDefault="00595FCD"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595FCD" w14:paraId="73FA6BE7"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0D8675DB" w14:textId="77777777" w:rsidR="00595FCD" w:rsidRPr="00191BC1" w:rsidRDefault="00595FCD"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25</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70390350" w14:textId="77777777" w:rsidR="00595FCD" w:rsidRPr="00191BC1"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95FCD" w:rsidRPr="00CF025D" w14:paraId="01E76920" w14:textId="77777777" w:rsidTr="004E78E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49285834" w14:textId="77777777" w:rsidR="00595FCD" w:rsidRPr="00853ECD" w:rsidRDefault="00595FCD" w:rsidP="004E78E8">
            <w:pPr>
              <w:pStyle w:val="INDICATORTEXT"/>
              <w:jc w:val="both"/>
              <w:rPr>
                <w:bCs/>
                <w:szCs w:val="18"/>
              </w:rPr>
            </w:pPr>
            <w:r>
              <w:rPr>
                <w:rStyle w:val="IntenseEmphasis"/>
                <w:bCs w:val="0"/>
                <w:i w:val="0"/>
                <w:iCs w:val="0"/>
                <w:color w:val="595959"/>
              </w:rPr>
              <w:t>ASSESSMENT</w:t>
            </w:r>
          </w:p>
        </w:tc>
      </w:tr>
      <w:tr w:rsidR="00595FCD" w:rsidRPr="00CF025D" w14:paraId="425040C8"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50D46100" w14:textId="77777777" w:rsidR="00595FCD" w:rsidRDefault="00595FCD" w:rsidP="004E78E8">
            <w:pPr>
              <w:pStyle w:val="INDICATORNUMBER"/>
              <w:rPr>
                <w:rStyle w:val="IntenseEmphasis"/>
                <w:b/>
                <w:bCs w:val="0"/>
                <w:i w:val="0"/>
                <w:iCs w:val="0"/>
                <w:color w:val="595959"/>
              </w:rPr>
            </w:pPr>
            <w:r>
              <w:rPr>
                <w:rStyle w:val="IntenseEmphasis"/>
                <w:b/>
                <w:bCs w:val="0"/>
                <w:i w:val="0"/>
                <w:iCs w:val="0"/>
                <w:color w:val="595959"/>
              </w:rPr>
              <w:t>IFD 25</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7D4E5F09" w14:textId="77777777" w:rsidR="00595FCD" w:rsidRPr="00595FCD"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 xml:space="preserve">Maximum score: Three </w:t>
            </w:r>
            <w:r w:rsidRPr="00595FCD">
              <w:rPr>
                <w:bCs/>
                <w:szCs w:val="18"/>
              </w:rPr>
              <w:sym w:font="Wingdings" w:char="F0AB"/>
            </w:r>
          </w:p>
          <w:p w14:paraId="1D49C7B4" w14:textId="77777777" w:rsidR="00595FCD" w:rsidRPr="00235AC3"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The assessment of this indicator is based on your responses to [25.1].</w:t>
            </w:r>
          </w:p>
        </w:tc>
      </w:tr>
    </w:tbl>
    <w:p w14:paraId="2B6566C8" w14:textId="77777777" w:rsidR="006F13F0" w:rsidRDefault="006F13F0" w:rsidP="00066773">
      <w:pPr>
        <w:pStyle w:val="INDICATORTEXT"/>
        <w:ind w:left="0"/>
        <w:rPr>
          <w:b/>
          <w:szCs w:val="18"/>
        </w:rPr>
      </w:pPr>
    </w:p>
    <w:p w14:paraId="627B57D2" w14:textId="77777777" w:rsidR="006F13F0" w:rsidRDefault="006F13F0" w:rsidP="006F13F0">
      <w:pPr>
        <w:rPr>
          <w:rFonts w:eastAsia="Times New Roman"/>
          <w:color w:val="595959"/>
          <w:sz w:val="18"/>
        </w:rPr>
      </w:pPr>
      <w:r>
        <w:br w:type="page"/>
      </w:r>
    </w:p>
    <w:p w14:paraId="3574A09B" w14:textId="77777777" w:rsidR="006F13F0" w:rsidRPr="006F13F0" w:rsidRDefault="006F13F0" w:rsidP="006F13F0">
      <w:pPr>
        <w:pStyle w:val="INDICATORTEXT"/>
        <w:ind w:left="0"/>
        <w:jc w:val="both"/>
        <w:rPr>
          <w:b/>
          <w:bCs/>
          <w:i/>
          <w:szCs w:val="18"/>
          <w:lang w:eastAsia="en-GB"/>
        </w:rPr>
      </w:pPr>
      <w:r w:rsidRPr="006F13F0">
        <w:rPr>
          <w:b/>
          <w:bCs/>
          <w:i/>
          <w:szCs w:val="18"/>
          <w:lang w:eastAsia="en-GB"/>
        </w:rPr>
        <w:lastRenderedPageBreak/>
        <w:t>Possible action:</w:t>
      </w:r>
    </w:p>
    <w:p w14:paraId="1A616835" w14:textId="77777777" w:rsidR="006F13F0" w:rsidRPr="006F13F0" w:rsidRDefault="006F13F0" w:rsidP="006F13F0">
      <w:pPr>
        <w:pStyle w:val="INDICATORTEXT"/>
        <w:ind w:left="0"/>
        <w:jc w:val="both"/>
        <w:rPr>
          <w:bCs/>
          <w:i/>
          <w:szCs w:val="18"/>
          <w:lang w:eastAsia="en-GB"/>
        </w:rPr>
      </w:pPr>
      <w:r w:rsidRPr="006F13F0">
        <w:rPr>
          <w:bCs/>
          <w:i/>
          <w:szCs w:val="18"/>
          <w:lang w:eastAsia="en-GB"/>
        </w:rPr>
        <w:t>Fully disclose policies, criteria and related conditions of products and services to investees and other relevant stakeholders.</w:t>
      </w:r>
    </w:p>
    <w:p w14:paraId="5CE246E0" w14:textId="77777777" w:rsidR="006F13F0" w:rsidRDefault="006F13F0" w:rsidP="004E78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59D84601"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85AE69B"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6189E070"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0024C79"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22EC664"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67A73785"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1721476"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26</w:t>
            </w:r>
          </w:p>
        </w:tc>
        <w:tc>
          <w:tcPr>
            <w:tcW w:w="3402" w:type="dxa"/>
          </w:tcPr>
          <w:p w14:paraId="1FB7ABF2"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1DDF447"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48A778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19FFB604"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6F13F0" w14:paraId="51420E62"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87C3D92" w14:textId="77777777" w:rsidR="006F13F0" w:rsidRPr="00903B63" w:rsidRDefault="006F13F0"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26</w:t>
            </w:r>
          </w:p>
        </w:tc>
        <w:tc>
          <w:tcPr>
            <w:tcW w:w="8121" w:type="dxa"/>
            <w:gridSpan w:val="2"/>
            <w:tcBorders>
              <w:top w:val="single" w:sz="4" w:space="0" w:color="0070C0"/>
              <w:bottom w:val="single" w:sz="4" w:space="0" w:color="0070C0"/>
              <w:right w:val="single" w:sz="4" w:space="0" w:color="0070C0"/>
            </w:tcBorders>
            <w:shd w:val="clear" w:color="auto" w:fill="0070C0"/>
          </w:tcPr>
          <w:p w14:paraId="3ED8488D" w14:textId="77777777" w:rsidR="006F13F0" w:rsidRPr="00903B63"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3F0" w14:paraId="1CB42C17"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30E394"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26.1</w:t>
            </w:r>
          </w:p>
        </w:tc>
        <w:tc>
          <w:tcPr>
            <w:tcW w:w="8121" w:type="dxa"/>
            <w:gridSpan w:val="2"/>
            <w:tcBorders>
              <w:top w:val="single" w:sz="4" w:space="0" w:color="0070C0"/>
              <w:right w:val="single" w:sz="4" w:space="0" w:color="0070C0"/>
            </w:tcBorders>
            <w:shd w:val="clear" w:color="auto" w:fill="DAEEF3" w:themeFill="accent5" w:themeFillTint="33"/>
          </w:tcPr>
          <w:p w14:paraId="66E19CF3" w14:textId="77777777" w:rsidR="006F13F0" w:rsidRPr="00EF33D2" w:rsidRDefault="006F13F0" w:rsidP="00C6152C">
            <w:pPr>
              <w:pStyle w:val="INDICATORTEXT"/>
              <w:cnfStyle w:val="000000100000" w:firstRow="0" w:lastRow="0" w:firstColumn="0" w:lastColumn="0" w:oddVBand="0" w:evenVBand="0" w:oddHBand="1" w:evenHBand="0" w:firstRowFirstColumn="0" w:firstRowLastColumn="0" w:lastRowFirstColumn="0" w:lastRowLastColumn="0"/>
            </w:pPr>
            <w:r w:rsidRPr="006F13F0">
              <w:t>Other than the PRI/PIIF, indicate if you provide your investors and/or the public with information aligned with industry standards.</w:t>
            </w:r>
          </w:p>
        </w:tc>
      </w:tr>
      <w:tr w:rsidR="008616C1" w14:paraId="70597DDE"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89C7894" w14:textId="77777777" w:rsidR="008616C1" w:rsidRDefault="008616C1"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6DC12B07" w14:textId="77777777" w:rsidR="008616C1" w:rsidRDefault="008616C1" w:rsidP="006F13F0">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w:t>
            </w:r>
          </w:p>
        </w:tc>
        <w:tc>
          <w:tcPr>
            <w:tcW w:w="4061" w:type="dxa"/>
            <w:tcBorders>
              <w:top w:val="nil"/>
              <w:bottom w:val="single" w:sz="4" w:space="0" w:color="0070C0"/>
              <w:right w:val="single" w:sz="4" w:space="0" w:color="0070C0"/>
            </w:tcBorders>
            <w:shd w:val="clear" w:color="auto" w:fill="auto"/>
          </w:tcPr>
          <w:p w14:paraId="60B6B415" w14:textId="77777777" w:rsidR="008616C1" w:rsidRPr="00B734A4" w:rsidRDefault="008616C1" w:rsidP="006F13F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6F13F0" w14:paraId="4C3554C0"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248B04E"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26.2</w:t>
            </w:r>
          </w:p>
        </w:tc>
        <w:tc>
          <w:tcPr>
            <w:tcW w:w="8121" w:type="dxa"/>
            <w:gridSpan w:val="2"/>
            <w:tcBorders>
              <w:top w:val="single" w:sz="4" w:space="0" w:color="0070C0"/>
              <w:right w:val="single" w:sz="4" w:space="0" w:color="0070C0"/>
            </w:tcBorders>
            <w:shd w:val="clear" w:color="auto" w:fill="DAEEF3" w:themeFill="accent5" w:themeFillTint="33"/>
          </w:tcPr>
          <w:p w14:paraId="22C0C976" w14:textId="77777777" w:rsidR="006F13F0" w:rsidRDefault="006F13F0" w:rsidP="00C6152C">
            <w:pPr>
              <w:pStyle w:val="INDICATORTEXT"/>
              <w:cnfStyle w:val="000000100000" w:firstRow="0" w:lastRow="0" w:firstColumn="0" w:lastColumn="0" w:oddVBand="0" w:evenVBand="0" w:oddHBand="1" w:evenHBand="0" w:firstRowFirstColumn="0" w:firstRowLastColumn="0" w:lastRowFirstColumn="0" w:lastRowLastColumn="0"/>
            </w:pPr>
            <w:r w:rsidRPr="006F13F0">
              <w:t>Do you provide information aligned with:</w:t>
            </w:r>
          </w:p>
        </w:tc>
      </w:tr>
      <w:tr w:rsidR="006F13F0" w14:paraId="0844216D"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D6375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D8E328F" w14:textId="77777777" w:rsidR="006F13F0"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6F13F0">
              <w:t>The MIV Disclosure Guidelines</w:t>
            </w:r>
          </w:p>
          <w:p w14:paraId="066256B0"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28A811AA"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07745477" w14:textId="77777777"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The Impact Reporting &amp; Investment Standards (IRIS)</w:t>
            </w:r>
          </w:p>
          <w:p w14:paraId="5B66770E"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5ADBE6D6"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462A925C" w14:textId="77777777"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Other, specify</w:t>
            </w:r>
            <w:r>
              <w:t xml:space="preserve"> ________</w:t>
            </w:r>
            <w:r w:rsidR="008616C1">
              <w:t>__</w:t>
            </w:r>
          </w:p>
          <w:p w14:paraId="21E36A0C"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4BE2E73F"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tc>
      </w:tr>
      <w:tr w:rsidR="006F13F0" w14:paraId="14A348AF"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C2107CB"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26.3</w:t>
            </w:r>
          </w:p>
        </w:tc>
        <w:tc>
          <w:tcPr>
            <w:tcW w:w="8121" w:type="dxa"/>
            <w:gridSpan w:val="2"/>
            <w:tcBorders>
              <w:top w:val="single" w:sz="4" w:space="0" w:color="0070C0"/>
              <w:right w:val="single" w:sz="4" w:space="0" w:color="0070C0"/>
            </w:tcBorders>
            <w:shd w:val="clear" w:color="auto" w:fill="DAEEF3" w:themeFill="accent5" w:themeFillTint="33"/>
          </w:tcPr>
          <w:p w14:paraId="7C3993B5" w14:textId="77777777" w:rsidR="006F13F0" w:rsidRPr="001C0916" w:rsidRDefault="006F13F0"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96F3C8F" w14:textId="77777777" w:rsidR="006F13F0" w:rsidRPr="003939E2" w:rsidRDefault="006F13F0"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6F13F0" w14:paraId="0626FBF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B5323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442BFF5" w14:textId="77777777" w:rsidR="006F13F0" w:rsidRPr="00641017"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4BA88193" w14:textId="77777777" w:rsidR="006F13F0" w:rsidRDefault="006F13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6F13F0" w14:paraId="6BAE8BC1" w14:textId="77777777" w:rsidTr="004D18F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7E7B31B" w14:textId="77777777" w:rsidR="006F13F0" w:rsidRPr="00DC20FA" w:rsidRDefault="006F13F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26</w:t>
            </w:r>
          </w:p>
        </w:tc>
        <w:tc>
          <w:tcPr>
            <w:tcW w:w="8037" w:type="dxa"/>
            <w:tcBorders>
              <w:top w:val="single" w:sz="4" w:space="0" w:color="0082C8"/>
              <w:bottom w:val="nil"/>
              <w:right w:val="single" w:sz="4" w:space="0" w:color="0070C0"/>
            </w:tcBorders>
          </w:tcPr>
          <w:p w14:paraId="77E649D1" w14:textId="77777777" w:rsidR="006F13F0" w:rsidRPr="00DC20FA"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847C4" w:rsidRPr="00D5451C" w14:paraId="69D40335" w14:textId="77777777" w:rsidTr="004D18F4">
        <w:trPr>
          <w:cnfStyle w:val="000000100000" w:firstRow="0" w:lastRow="0" w:firstColumn="0" w:lastColumn="0" w:oddVBand="0" w:evenVBand="0" w:oddHBand="1" w:evenHBand="0" w:firstRowFirstColumn="0" w:firstRowLastColumn="0" w:lastRowFirstColumn="0" w:lastRowLastColumn="0"/>
          <w:trHeight w:val="267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11FC1873" w14:textId="77777777" w:rsidR="00E847C4" w:rsidRPr="000D72DF" w:rsidRDefault="00E847C4" w:rsidP="006F13F0">
            <w:pPr>
              <w:pStyle w:val="INDICATORNUMBER"/>
              <w:rPr>
                <w:rStyle w:val="IntenseEmphasis"/>
                <w:b/>
                <w:bCs w:val="0"/>
                <w:i w:val="0"/>
                <w:iCs w:val="0"/>
              </w:rPr>
            </w:pPr>
            <w:r>
              <w:rPr>
                <w:rStyle w:val="IntenseEmphasis"/>
                <w:b/>
                <w:bCs w:val="0"/>
                <w:i w:val="0"/>
                <w:iCs w:val="0"/>
                <w:color w:val="595959"/>
              </w:rPr>
              <w:t>IFD 26.1</w:t>
            </w:r>
          </w:p>
        </w:tc>
        <w:tc>
          <w:tcPr>
            <w:tcW w:w="8037" w:type="dxa"/>
            <w:tcBorders>
              <w:top w:val="nil"/>
              <w:bottom w:val="single" w:sz="4" w:space="0" w:color="A6A6A6" w:themeColor="background1" w:themeShade="A6"/>
              <w:right w:val="single" w:sz="4" w:space="0" w:color="0070C0"/>
            </w:tcBorders>
            <w:shd w:val="clear" w:color="auto" w:fill="auto"/>
          </w:tcPr>
          <w:p w14:paraId="609A32F2" w14:textId="59740FE9" w:rsidR="00E847C4" w:rsidRPr="00DC20FA" w:rsidRDefault="00E847C4" w:rsidP="006F13F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6F13F0">
              <w:rPr>
                <w:bCs/>
                <w:szCs w:val="18"/>
              </w:rPr>
              <w:t xml:space="preserve">The MIV Disclosure Guidelines provide a set of standardised indicators against which microfinance investment institutions / vehicles (see Appendix 1 for definitions and guidance) can disclose. Disclosure includes information on MIVs' profiles, including legal information, investment strategy, selected indicators to assess financial performance and ESG policies. For the full set of MIV Disclosure Guidelines, </w:t>
            </w:r>
            <w:hyperlink r:id="rId55" w:history="1">
              <w:r w:rsidR="001D2418" w:rsidRPr="001D2418">
                <w:rPr>
                  <w:rStyle w:val="Hyperlink"/>
                  <w:rFonts w:cs="Arial"/>
                  <w:bCs/>
                  <w:szCs w:val="18"/>
                </w:rPr>
                <w:t>http://www.cgap.org/gm/document-1.9.47636/CG_MIV_Rev.pdf</w:t>
              </w:r>
            </w:hyperlink>
            <w:r w:rsidRPr="006F13F0">
              <w:rPr>
                <w:bCs/>
                <w:szCs w:val="18"/>
              </w:rPr>
              <w:t>.</w:t>
            </w:r>
          </w:p>
          <w:p w14:paraId="2018E41F" w14:textId="479EFEA1" w:rsidR="00E847C4" w:rsidRPr="00DC20FA" w:rsidRDefault="00E847C4"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6F13F0">
              <w:rPr>
                <w:bCs/>
                <w:szCs w:val="18"/>
              </w:rPr>
              <w:t>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 including financial services:</w:t>
            </w:r>
            <w:r>
              <w:rPr>
                <w:bCs/>
                <w:szCs w:val="18"/>
              </w:rPr>
              <w:t xml:space="preserve"> </w:t>
            </w:r>
            <w:hyperlink r:id="rId56" w:history="1">
              <w:r w:rsidRPr="001D2418">
                <w:rPr>
                  <w:rStyle w:val="Hyperlink"/>
                  <w:rFonts w:cs="Arial"/>
                  <w:bCs/>
                  <w:szCs w:val="18"/>
                </w:rPr>
                <w:t>http://iris.thegiin.org/</w:t>
              </w:r>
            </w:hyperlink>
            <w:r>
              <w:rPr>
                <w:bCs/>
                <w:color w:val="0070C0"/>
                <w:szCs w:val="18"/>
                <w:u w:val="single"/>
              </w:rPr>
              <w:t>.</w:t>
            </w:r>
          </w:p>
        </w:tc>
      </w:tr>
      <w:tr w:rsidR="004D18F4" w:rsidRPr="00D5451C" w14:paraId="4483C9D4" w14:textId="77777777" w:rsidTr="004D18F4">
        <w:trPr>
          <w:trHeight w:val="278"/>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7221D9F3" w14:textId="77777777" w:rsidR="004D18F4" w:rsidRDefault="004D18F4" w:rsidP="004E78E8">
            <w:pPr>
              <w:pStyle w:val="INDICATORNUMBER"/>
              <w:rPr>
                <w:rStyle w:val="IntenseEmphasis"/>
                <w:b/>
                <w:bCs w:val="0"/>
                <w:i w:val="0"/>
                <w:iCs w:val="0"/>
                <w:color w:val="595959"/>
              </w:rPr>
            </w:pPr>
            <w:r>
              <w:rPr>
                <w:rStyle w:val="IntenseEmphasis"/>
                <w:b/>
                <w:bCs w:val="0"/>
                <w:i w:val="0"/>
                <w:iCs w:val="0"/>
                <w:color w:val="595959"/>
              </w:rPr>
              <w:t>IFD 26.3</w:t>
            </w:r>
          </w:p>
        </w:tc>
        <w:tc>
          <w:tcPr>
            <w:tcW w:w="8037"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CD82806" w14:textId="77777777" w:rsidR="004D18F4" w:rsidRPr="006F13F0" w:rsidRDefault="004D18F4"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For example, if applicable, please describe if you prioritise any industry standards and/or indicators in particular, and the percentage of your assets that such reporting covers.</w:t>
            </w:r>
          </w:p>
        </w:tc>
      </w:tr>
      <w:tr w:rsidR="006F13F0" w:rsidRPr="00D5451C" w14:paraId="2CA03D2D"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7C2B92CA" w14:textId="77777777" w:rsidR="006F13F0" w:rsidRPr="00894ECF" w:rsidRDefault="006F13F0" w:rsidP="004E78E8">
            <w:pPr>
              <w:pStyle w:val="INDICATORTEXT"/>
              <w:jc w:val="both"/>
              <w:rPr>
                <w:rFonts w:ascii="Helvetica" w:hAnsi="Helvetica" w:cs="Helvetica"/>
                <w:b/>
                <w:color w:val="333333"/>
              </w:rPr>
            </w:pPr>
            <w:r w:rsidRPr="00894ECF">
              <w:rPr>
                <w:b/>
                <w:bCs/>
                <w:szCs w:val="18"/>
              </w:rPr>
              <w:t>ASSESSMENT</w:t>
            </w:r>
          </w:p>
        </w:tc>
      </w:tr>
      <w:tr w:rsidR="006F13F0" w:rsidRPr="00D5451C" w14:paraId="0DA2F141"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3612364C"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3EC916FA" w14:textId="77777777" w:rsidR="006F13F0" w:rsidRPr="006F13F0"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Maximum score: Three </w:t>
            </w:r>
            <w:r w:rsidR="00643BA3" w:rsidRPr="00595FCD">
              <w:rPr>
                <w:bCs/>
                <w:szCs w:val="18"/>
              </w:rPr>
              <w:sym w:font="Wingdings" w:char="F0AB"/>
            </w:r>
          </w:p>
          <w:p w14:paraId="47BE2B0C" w14:textId="77777777" w:rsidR="006F13F0" w:rsidRPr="00B32739"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The assessment of this indicator is based on your responses to [26.1 &amp; 26.2].</w:t>
            </w:r>
          </w:p>
        </w:tc>
      </w:tr>
    </w:tbl>
    <w:p w14:paraId="0A1904F6" w14:textId="77777777" w:rsidR="00643BA3" w:rsidRPr="00643BA3" w:rsidRDefault="00643BA3" w:rsidP="00643BA3">
      <w:pPr>
        <w:pStyle w:val="INDICATORTEXT"/>
        <w:ind w:left="0"/>
        <w:jc w:val="both"/>
        <w:rPr>
          <w:b/>
          <w:bCs/>
          <w:i/>
          <w:szCs w:val="18"/>
          <w:lang w:eastAsia="en-GB"/>
        </w:rPr>
      </w:pPr>
      <w:r w:rsidRPr="00643BA3">
        <w:rPr>
          <w:b/>
          <w:bCs/>
          <w:i/>
          <w:szCs w:val="18"/>
          <w:lang w:eastAsia="en-GB"/>
        </w:rPr>
        <w:lastRenderedPageBreak/>
        <w:t>Possible action:</w:t>
      </w:r>
    </w:p>
    <w:p w14:paraId="2B0FBDC6" w14:textId="77777777" w:rsidR="00643BA3" w:rsidRPr="00643BA3" w:rsidRDefault="00643BA3" w:rsidP="00643BA3">
      <w:pPr>
        <w:pStyle w:val="INDICATORTEXT"/>
        <w:ind w:left="0"/>
        <w:jc w:val="both"/>
        <w:rPr>
          <w:bCs/>
          <w:i/>
          <w:szCs w:val="18"/>
          <w:lang w:eastAsia="en-GB"/>
        </w:rPr>
      </w:pPr>
      <w:r w:rsidRPr="00643BA3">
        <w:rPr>
          <w:bCs/>
          <w:i/>
          <w:szCs w:val="18"/>
          <w:lang w:eastAsia="en-GB"/>
        </w:rPr>
        <w:t>Ensure that investees adequately disclose the pricing, terms and conditions of financial products and services offered, and that the pricing, terms and conditions are understood by clients.</w:t>
      </w:r>
    </w:p>
    <w:p w14:paraId="770F9A47" w14:textId="77777777" w:rsidR="006F13F0" w:rsidRDefault="006F13F0"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3A699FD0"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9240080"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F23CF2D"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B177C06"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698D386"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72F5614D"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810E368"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27</w:t>
            </w:r>
          </w:p>
        </w:tc>
        <w:tc>
          <w:tcPr>
            <w:tcW w:w="3402" w:type="dxa"/>
          </w:tcPr>
          <w:p w14:paraId="410FDBC9"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AA8093D"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6EA414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32757CA3"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4E78E8" w14:paraId="010BF8D1" w14:textId="77777777" w:rsidTr="00A03D6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0C73F420" w14:textId="77777777" w:rsidR="004E78E8" w:rsidRPr="00903B63" w:rsidRDefault="004E78E8"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27</w:t>
            </w:r>
          </w:p>
        </w:tc>
        <w:tc>
          <w:tcPr>
            <w:tcW w:w="8080" w:type="dxa"/>
            <w:gridSpan w:val="2"/>
            <w:tcBorders>
              <w:top w:val="nil"/>
              <w:bottom w:val="single" w:sz="4" w:space="0" w:color="0070C0"/>
              <w:right w:val="single" w:sz="4" w:space="0" w:color="0070C0"/>
            </w:tcBorders>
            <w:shd w:val="clear" w:color="auto" w:fill="0070C0"/>
          </w:tcPr>
          <w:p w14:paraId="008CD32D" w14:textId="77777777" w:rsidR="004E78E8" w:rsidRPr="00903B63" w:rsidRDefault="004E78E8"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E78E8" w14:paraId="069A248D"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AD9165A" w14:textId="77777777" w:rsidR="004E78E8" w:rsidRDefault="004E78E8" w:rsidP="004E78E8">
            <w:pPr>
              <w:pStyle w:val="INDICATORNUMBER"/>
              <w:rPr>
                <w:rStyle w:val="IntenseEmphasis"/>
                <w:b/>
                <w:bCs w:val="0"/>
                <w:i w:val="0"/>
                <w:iCs w:val="0"/>
                <w:color w:val="595959"/>
              </w:rPr>
            </w:pPr>
            <w:r>
              <w:rPr>
                <w:rStyle w:val="IntenseEmphasis"/>
                <w:b/>
                <w:bCs w:val="0"/>
                <w:i w:val="0"/>
                <w:iCs w:val="0"/>
                <w:color w:val="595959"/>
              </w:rPr>
              <w:t>IFD 27.1</w:t>
            </w:r>
          </w:p>
        </w:tc>
        <w:tc>
          <w:tcPr>
            <w:tcW w:w="8080" w:type="dxa"/>
            <w:gridSpan w:val="2"/>
            <w:tcBorders>
              <w:top w:val="single" w:sz="4" w:space="0" w:color="0070C0"/>
              <w:right w:val="single" w:sz="4" w:space="0" w:color="0070C0"/>
            </w:tcBorders>
            <w:shd w:val="clear" w:color="auto" w:fill="DAEEF3" w:themeFill="accent5" w:themeFillTint="33"/>
          </w:tcPr>
          <w:p w14:paraId="105DD79B" w14:textId="77777777" w:rsidR="004E78E8" w:rsidRPr="007D22B7" w:rsidRDefault="004E78E8" w:rsidP="004E78E8">
            <w:pPr>
              <w:pStyle w:val="INDICATORTEXT"/>
              <w:cnfStyle w:val="000000100000" w:firstRow="0" w:lastRow="0" w:firstColumn="0" w:lastColumn="0" w:oddVBand="0" w:evenVBand="0" w:oddHBand="1" w:evenHBand="0" w:firstRowFirstColumn="0" w:firstRowLastColumn="0" w:lastRowFirstColumn="0" w:lastRowLastColumn="0"/>
            </w:pPr>
            <w:r w:rsidRPr="004E78E8">
              <w:t>Indicate if you encourage the retail institutions in which you invest to ensure that the following are transparent and fully explained to their clients (i.e. those seeking financial services from them) in a form they can understand.</w:t>
            </w:r>
          </w:p>
        </w:tc>
      </w:tr>
      <w:tr w:rsidR="00A03D62" w14:paraId="0402342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B921A1C"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25C823BD" w14:textId="77777777" w:rsidR="00A03D62" w:rsidRPr="0073065B"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E78E8">
              <w:rPr>
                <w:b/>
                <w:bCs/>
                <w:color w:val="FFFFFF" w:themeColor="background1"/>
              </w:rPr>
              <w:t>Pricing</w:t>
            </w:r>
          </w:p>
        </w:tc>
      </w:tr>
      <w:tr w:rsidR="00A03D62" w14:paraId="088F2D8B"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F08AA2" w14:textId="77777777" w:rsidR="00A03D62" w:rsidRDefault="00A03D62" w:rsidP="004E78E8">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69449D1A"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03BECF"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198A552F" w14:textId="77777777" w:rsidTr="00A03D6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5B7D7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3E3FF5FE" w14:textId="77777777" w:rsidR="00A03D62" w:rsidRPr="00903B63" w:rsidRDefault="00A03D62" w:rsidP="00A03D62">
            <w:pPr>
              <w:pStyle w:val="INDICATORTEXT"/>
              <w:cnfStyle w:val="000000000000" w:firstRow="0" w:lastRow="0" w:firstColumn="0" w:lastColumn="0" w:oddVBand="0" w:evenVBand="0" w:oddHBand="0" w:evenHBand="0" w:firstRowFirstColumn="0" w:firstRowLastColumn="0" w:lastRowFirstColumn="0" w:lastRowLastColumn="0"/>
            </w:pPr>
            <w:r w:rsidRPr="004E78E8">
              <w:rPr>
                <w:b/>
                <w:bCs/>
                <w:color w:val="FFFFFF" w:themeColor="background1"/>
              </w:rPr>
              <w:t>Other terms and conditions</w:t>
            </w:r>
          </w:p>
        </w:tc>
      </w:tr>
      <w:tr w:rsidR="00A03D62" w14:paraId="5E911262"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D57F0D0" w14:textId="77777777" w:rsidR="00A03D62" w:rsidRDefault="00A03D62" w:rsidP="004E78E8">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347B68A9"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4516AD82"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7C0DF6FA"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1A57470"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27.2</w:t>
            </w:r>
          </w:p>
        </w:tc>
        <w:tc>
          <w:tcPr>
            <w:tcW w:w="8080" w:type="dxa"/>
            <w:gridSpan w:val="2"/>
            <w:tcBorders>
              <w:top w:val="single" w:sz="4" w:space="0" w:color="0070C0"/>
              <w:bottom w:val="nil"/>
              <w:right w:val="single" w:sz="4" w:space="0" w:color="0070C0"/>
            </w:tcBorders>
            <w:shd w:val="clear" w:color="auto" w:fill="DAEEF3" w:themeFill="accent5" w:themeFillTint="33"/>
          </w:tcPr>
          <w:p w14:paraId="5D3325AD" w14:textId="77777777" w:rsidR="00A03D62" w:rsidRPr="00903B63"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rsidRPr="004E78E8">
              <w:t xml:space="preserve">Indicate how you ensure this </w:t>
            </w:r>
            <w:r w:rsidR="00D554DA">
              <w:t xml:space="preserve">for pricing </w:t>
            </w:r>
            <w:r w:rsidRPr="004E78E8">
              <w:t>and provide examples.</w:t>
            </w:r>
          </w:p>
        </w:tc>
      </w:tr>
      <w:tr w:rsidR="00A03D62" w14:paraId="113EE1C3"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8A8B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8C3E3EE"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CCECDCB"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333B2FAF"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27.3</w:t>
            </w:r>
          </w:p>
        </w:tc>
        <w:tc>
          <w:tcPr>
            <w:tcW w:w="8080" w:type="dxa"/>
            <w:gridSpan w:val="2"/>
            <w:tcBorders>
              <w:top w:val="single" w:sz="4" w:space="0" w:color="0070C0"/>
              <w:bottom w:val="nil"/>
              <w:right w:val="single" w:sz="4" w:space="0" w:color="0070C0"/>
            </w:tcBorders>
            <w:shd w:val="clear" w:color="auto" w:fill="DAEEF3" w:themeFill="accent5" w:themeFillTint="33"/>
          </w:tcPr>
          <w:p w14:paraId="1F06B725" w14:textId="77777777" w:rsidR="00A03D62" w:rsidRPr="00903B63" w:rsidRDefault="00A03D62" w:rsidP="00D554DA">
            <w:pPr>
              <w:pStyle w:val="INDICATORTEXT"/>
              <w:cnfStyle w:val="000000000000" w:firstRow="0" w:lastRow="0" w:firstColumn="0" w:lastColumn="0" w:oddVBand="0" w:evenVBand="0" w:oddHBand="0" w:evenHBand="0" w:firstRowFirstColumn="0" w:firstRowLastColumn="0" w:lastRowFirstColumn="0" w:lastRowLastColumn="0"/>
            </w:pPr>
            <w:r w:rsidRPr="00E759E1">
              <w:t xml:space="preserve">Indicate how you ensure this </w:t>
            </w:r>
            <w:r w:rsidR="00D554DA">
              <w:t>for o</w:t>
            </w:r>
            <w:r w:rsidR="00D554DA" w:rsidRPr="00D554DA">
              <w:t>ther terms</w:t>
            </w:r>
            <w:r w:rsidR="00D554DA">
              <w:t>/</w:t>
            </w:r>
            <w:r w:rsidR="00D554DA" w:rsidRPr="00D554DA">
              <w:t xml:space="preserve">conditions </w:t>
            </w:r>
            <w:r w:rsidRPr="00E759E1">
              <w:t>and provide examples.</w:t>
            </w:r>
          </w:p>
        </w:tc>
      </w:tr>
      <w:tr w:rsidR="00A03D62" w14:paraId="58894F8A"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F090855"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59DBC096"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B3798A4"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62AB63"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27.4</w:t>
            </w:r>
          </w:p>
        </w:tc>
        <w:tc>
          <w:tcPr>
            <w:tcW w:w="8080" w:type="dxa"/>
            <w:gridSpan w:val="2"/>
            <w:tcBorders>
              <w:top w:val="single" w:sz="4" w:space="0" w:color="0070C0"/>
              <w:right w:val="single" w:sz="4" w:space="0" w:color="0070C0"/>
            </w:tcBorders>
            <w:shd w:val="clear" w:color="auto" w:fill="DAEEF3" w:themeFill="accent5" w:themeFillTint="33"/>
          </w:tcPr>
          <w:p w14:paraId="2B94445C" w14:textId="77777777" w:rsidR="00A03D62" w:rsidRPr="001C0916"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FB79EAA" w14:textId="77777777" w:rsidR="00A03D62" w:rsidRPr="003939E2"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3D62" w14:paraId="0D161E14"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2F7811BF"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3F000A0" w14:textId="77777777" w:rsidR="00A03D62" w:rsidRPr="00641017"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bl>
    <w:p w14:paraId="37605371" w14:textId="77777777" w:rsidR="00643BA3" w:rsidRDefault="00643BA3" w:rsidP="00D554DA">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E759E1" w14:paraId="20565AEC"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E86EAD9" w14:textId="77777777" w:rsidR="00E759E1" w:rsidRPr="00DC20FA" w:rsidRDefault="00E759E1"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27</w:t>
            </w:r>
          </w:p>
        </w:tc>
        <w:tc>
          <w:tcPr>
            <w:tcW w:w="8037" w:type="dxa"/>
            <w:tcBorders>
              <w:top w:val="single" w:sz="4" w:space="0" w:color="0082C8"/>
              <w:bottom w:val="nil"/>
              <w:right w:val="single" w:sz="4" w:space="0" w:color="0070C0"/>
            </w:tcBorders>
          </w:tcPr>
          <w:p w14:paraId="05479A09" w14:textId="77777777" w:rsidR="00E759E1" w:rsidRPr="00DC20FA" w:rsidRDefault="00E759E1"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759E1" w:rsidRPr="00D5451C" w14:paraId="6E806CBC" w14:textId="77777777" w:rsidTr="001D01A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7779152D" w14:textId="77777777" w:rsidR="00E759E1" w:rsidRPr="000D72DF" w:rsidRDefault="00E759E1" w:rsidP="00E759E1">
            <w:pPr>
              <w:pStyle w:val="INDICATORNUMBER"/>
              <w:rPr>
                <w:rStyle w:val="IntenseEmphasis"/>
                <w:b/>
                <w:bCs w:val="0"/>
                <w:i w:val="0"/>
                <w:iCs w:val="0"/>
              </w:rPr>
            </w:pPr>
            <w:r>
              <w:rPr>
                <w:rStyle w:val="IntenseEmphasis"/>
                <w:b/>
                <w:bCs w:val="0"/>
                <w:i w:val="0"/>
                <w:iCs w:val="0"/>
                <w:color w:val="595959"/>
              </w:rPr>
              <w:t>IFD 27.1</w:t>
            </w:r>
          </w:p>
        </w:tc>
        <w:tc>
          <w:tcPr>
            <w:tcW w:w="8037" w:type="dxa"/>
            <w:tcBorders>
              <w:top w:val="nil"/>
              <w:bottom w:val="single" w:sz="4" w:space="0" w:color="A6A6A6" w:themeColor="background1" w:themeShade="A6"/>
              <w:right w:val="single" w:sz="4" w:space="0" w:color="0070C0"/>
            </w:tcBorders>
            <w:shd w:val="clear" w:color="auto" w:fill="auto"/>
          </w:tcPr>
          <w:p w14:paraId="3FDF6365" w14:textId="77777777" w:rsidR="00E759E1" w:rsidRPr="00DC20FA" w:rsidRDefault="00E759E1" w:rsidP="001D01AF">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759E1">
              <w:rPr>
                <w:bCs/>
                <w:szCs w:val="18"/>
              </w:rPr>
              <w:t>For example, encouraging transparent pricing could include encouraging the use by investees of declining balance rates on loans; encouraging the disclosure of investees’ interest rates (APR and effective interest rates) and all additional fees on the institutions' website and in loan documentation.</w:t>
            </w:r>
          </w:p>
        </w:tc>
      </w:tr>
      <w:tr w:rsidR="00E759E1" w:rsidRPr="00D5451C" w14:paraId="6120105D" w14:textId="77777777" w:rsidTr="001D01A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718D26D6" w14:textId="77777777" w:rsidR="00E759E1" w:rsidRPr="00894ECF" w:rsidRDefault="00E759E1" w:rsidP="001D01AF">
            <w:pPr>
              <w:pStyle w:val="INDICATORTEXT"/>
              <w:jc w:val="both"/>
              <w:rPr>
                <w:rFonts w:ascii="Helvetica" w:hAnsi="Helvetica" w:cs="Helvetica"/>
                <w:b/>
                <w:color w:val="333333"/>
              </w:rPr>
            </w:pPr>
            <w:r w:rsidRPr="00894ECF">
              <w:rPr>
                <w:b/>
                <w:bCs/>
                <w:szCs w:val="18"/>
              </w:rPr>
              <w:t>ASSESSMENT</w:t>
            </w:r>
          </w:p>
        </w:tc>
      </w:tr>
      <w:tr w:rsidR="00E759E1" w:rsidRPr="00D5451C" w14:paraId="10E0FC45" w14:textId="77777777" w:rsidTr="005D179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34B56B4F" w14:textId="77777777" w:rsidR="00E759E1" w:rsidRDefault="00E759E1" w:rsidP="001D01AF">
            <w:pPr>
              <w:pStyle w:val="INDICATORNUMBER"/>
              <w:rPr>
                <w:rStyle w:val="IntenseEmphasis"/>
                <w:b/>
                <w:bCs w:val="0"/>
                <w:i w:val="0"/>
                <w:iCs w:val="0"/>
                <w:color w:val="595959"/>
              </w:rPr>
            </w:pPr>
            <w:r>
              <w:rPr>
                <w:rStyle w:val="IntenseEmphasis"/>
                <w:b/>
                <w:bCs w:val="0"/>
                <w:i w:val="0"/>
                <w:iCs w:val="0"/>
                <w:color w:val="595959"/>
              </w:rPr>
              <w:t>IFD 27</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297FD105" w14:textId="77777777" w:rsidR="00E759E1" w:rsidRPr="00E759E1"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 xml:space="preserve">Maximum score: Three </w:t>
            </w:r>
            <w:r w:rsidRPr="00E759E1">
              <w:rPr>
                <w:bCs/>
                <w:szCs w:val="18"/>
              </w:rPr>
              <w:sym w:font="Wingdings" w:char="F0AB"/>
            </w:r>
          </w:p>
          <w:p w14:paraId="43B7EAF8" w14:textId="77777777" w:rsidR="00E759E1" w:rsidRPr="00B32739"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The assessment of this indicator is based on your responses to [27.2 &amp; 27.3].</w:t>
            </w:r>
          </w:p>
        </w:tc>
      </w:tr>
    </w:tbl>
    <w:p w14:paraId="362CA094" w14:textId="77777777" w:rsidR="00BD2CE2" w:rsidRDefault="00BD2CE2" w:rsidP="00066773">
      <w:pPr>
        <w:pStyle w:val="INDICATORTEXT"/>
        <w:ind w:left="0"/>
        <w:rPr>
          <w:b/>
          <w:szCs w:val="18"/>
        </w:rPr>
      </w:pPr>
    </w:p>
    <w:p w14:paraId="41D393CC" w14:textId="77777777" w:rsidR="00C53AF0" w:rsidRDefault="00C53AF0" w:rsidP="00BD2CE2">
      <w:pPr>
        <w:rPr>
          <w:rFonts w:eastAsia="Times New Roman"/>
          <w:color w:val="595959"/>
          <w:sz w:val="18"/>
        </w:rPr>
        <w:sectPr w:rsidR="00C53AF0" w:rsidSect="00855023">
          <w:headerReference w:type="default" r:id="rId57"/>
          <w:headerReference w:type="first" r:id="rId58"/>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C53AF0" w14:paraId="366785A8" w14:textId="77777777" w:rsidTr="001D01AF">
        <w:trPr>
          <w:cnfStyle w:val="100000000000" w:firstRow="1" w:lastRow="0" w:firstColumn="0" w:lastColumn="0" w:oddVBand="0" w:evenVBand="0" w:oddHBand="0" w:evenHBand="0" w:firstRowFirstColumn="0" w:firstRowLastColumn="0" w:lastRowFirstColumn="0" w:lastRowLastColumn="0"/>
        </w:trPr>
        <w:tc>
          <w:tcPr>
            <w:tcW w:w="9129" w:type="dxa"/>
          </w:tcPr>
          <w:p w14:paraId="3F668460" w14:textId="77777777" w:rsidR="00C53AF0" w:rsidRDefault="00C53AF0" w:rsidP="001D01AF">
            <w:pPr>
              <w:widowControl/>
              <w:autoSpaceDE/>
              <w:autoSpaceDN/>
              <w:adjustRightInd/>
              <w:spacing w:after="0" w:line="240" w:lineRule="auto"/>
              <w:rPr>
                <w:rStyle w:val="IntenseEmphasis"/>
                <w:b/>
                <w:bCs w:val="0"/>
                <w:i w:val="0"/>
                <w:iCs w:val="0"/>
              </w:rPr>
            </w:pPr>
            <w:r>
              <w:lastRenderedPageBreak/>
              <w:t>SECTION</w:t>
            </w:r>
          </w:p>
        </w:tc>
      </w:tr>
      <w:tr w:rsidR="00C53AF0" w14:paraId="2F40CE72" w14:textId="77777777" w:rsidTr="001D01AF">
        <w:trPr>
          <w:cnfStyle w:val="010000000000" w:firstRow="0" w:lastRow="1" w:firstColumn="0" w:lastColumn="0" w:oddVBand="0" w:evenVBand="0" w:oddHBand="0" w:evenHBand="0" w:firstRowFirstColumn="0" w:firstRowLastColumn="0" w:lastRowFirstColumn="0" w:lastRowLastColumn="0"/>
        </w:trPr>
        <w:tc>
          <w:tcPr>
            <w:tcW w:w="9129" w:type="dxa"/>
          </w:tcPr>
          <w:p w14:paraId="6F4DF169" w14:textId="77777777" w:rsidR="00C53AF0" w:rsidRPr="008C02AE" w:rsidRDefault="00C53AF0" w:rsidP="00C53AF0">
            <w:pPr>
              <w:pStyle w:val="Heading2"/>
              <w:outlineLvl w:val="1"/>
              <w:rPr>
                <w:rStyle w:val="IntenseEmphasis"/>
                <w:i w:val="0"/>
                <w:iCs w:val="0"/>
                <w:color w:val="008CD0"/>
              </w:rPr>
            </w:pPr>
            <w:bookmarkStart w:id="14" w:name="_Toc368050688"/>
            <w:r>
              <w:t>PIIF Principle 6</w:t>
            </w:r>
            <w:r w:rsidRPr="008C02AE">
              <w:t xml:space="preserve">: </w:t>
            </w:r>
            <w:r>
              <w:t>Balanced returns</w:t>
            </w:r>
            <w:bookmarkEnd w:id="14"/>
          </w:p>
        </w:tc>
      </w:tr>
    </w:tbl>
    <w:p w14:paraId="440F994B" w14:textId="77777777" w:rsidR="00BD2CE2" w:rsidRDefault="00BD2CE2" w:rsidP="00C53AF0">
      <w:pPr>
        <w:pStyle w:val="INDICATORNUMBER"/>
      </w:pPr>
    </w:p>
    <w:p w14:paraId="1215326C" w14:textId="77777777" w:rsidR="00C53AF0" w:rsidRPr="00C53AF0" w:rsidRDefault="00C53AF0" w:rsidP="00C53AF0">
      <w:pPr>
        <w:pStyle w:val="INDICATORTEXT"/>
        <w:ind w:left="0"/>
        <w:jc w:val="both"/>
        <w:rPr>
          <w:b/>
          <w:bCs/>
          <w:i/>
          <w:szCs w:val="18"/>
          <w:lang w:eastAsia="en-GB"/>
        </w:rPr>
      </w:pPr>
      <w:r w:rsidRPr="00C53AF0">
        <w:rPr>
          <w:b/>
          <w:bCs/>
          <w:i/>
          <w:szCs w:val="18"/>
          <w:lang w:eastAsia="en-GB"/>
        </w:rPr>
        <w:t>Possible action:</w:t>
      </w:r>
    </w:p>
    <w:p w14:paraId="238F09CF" w14:textId="77777777" w:rsidR="00C53AF0" w:rsidRPr="00C53AF0" w:rsidRDefault="00C53AF0" w:rsidP="00C53AF0">
      <w:pPr>
        <w:pStyle w:val="INDICATORTEXT"/>
        <w:ind w:left="0"/>
        <w:jc w:val="both"/>
        <w:rPr>
          <w:bCs/>
          <w:i/>
          <w:szCs w:val="18"/>
          <w:lang w:eastAsia="en-GB"/>
        </w:rPr>
      </w:pPr>
      <w:r w:rsidRPr="00C53AF0">
        <w:rPr>
          <w:bCs/>
          <w:i/>
          <w:szCs w:val="18"/>
          <w:lang w:eastAsia="en-GB"/>
        </w:rPr>
        <w:t>Strive for a balanced long-term social and financial risk-adjusted return that recognises the interests of clients, retail providers and investors.</w:t>
      </w:r>
    </w:p>
    <w:p w14:paraId="50C70471" w14:textId="77777777" w:rsidR="00E759E1" w:rsidRDefault="00E759E1" w:rsidP="00C53AF0">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53AF0" w14:paraId="2C8B62F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3ED432"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p>
        </w:tc>
        <w:tc>
          <w:tcPr>
            <w:tcW w:w="3402" w:type="dxa"/>
          </w:tcPr>
          <w:p w14:paraId="29862535"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14CA0B"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E0D0475"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C53AF0" w14:paraId="13A1136C" w14:textId="77777777" w:rsidTr="001D01A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DF610D2"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IFD 28</w:t>
            </w:r>
          </w:p>
        </w:tc>
        <w:tc>
          <w:tcPr>
            <w:tcW w:w="3402" w:type="dxa"/>
          </w:tcPr>
          <w:p w14:paraId="36003896" w14:textId="77777777" w:rsidR="00C53AF0" w:rsidRPr="00356CDA"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129D7EA" w14:textId="77777777" w:rsidR="00C53AF0" w:rsidRPr="00A57E01"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1900A3"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967F030" w14:textId="77777777" w:rsidR="00C53AF0" w:rsidRDefault="00C53AF0" w:rsidP="00C53AF0">
      <w:pPr>
        <w:pStyle w:val="INDICATORNUMBE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C53AF0" w14:paraId="7D1B1537" w14:textId="77777777" w:rsidTr="00D942A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4C05296" w14:textId="77777777" w:rsidR="00C53AF0" w:rsidRPr="00903B63" w:rsidRDefault="00C53AF0"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28</w:t>
            </w:r>
          </w:p>
        </w:tc>
        <w:tc>
          <w:tcPr>
            <w:tcW w:w="8080" w:type="dxa"/>
            <w:gridSpan w:val="2"/>
            <w:tcBorders>
              <w:top w:val="single" w:sz="4" w:space="0" w:color="0070C0"/>
              <w:bottom w:val="single" w:sz="4" w:space="0" w:color="0070C0"/>
              <w:right w:val="single" w:sz="4" w:space="0" w:color="0070C0"/>
            </w:tcBorders>
            <w:shd w:val="clear" w:color="auto" w:fill="0070C0"/>
          </w:tcPr>
          <w:p w14:paraId="3D870C21" w14:textId="77777777" w:rsidR="00C53AF0" w:rsidRPr="00903B63"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3AF0" w14:paraId="3C5DDA67"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EB2B8F0"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28.1</w:t>
            </w:r>
          </w:p>
        </w:tc>
        <w:tc>
          <w:tcPr>
            <w:tcW w:w="8080" w:type="dxa"/>
            <w:gridSpan w:val="2"/>
            <w:tcBorders>
              <w:top w:val="single" w:sz="4" w:space="0" w:color="0070C0"/>
              <w:right w:val="single" w:sz="4" w:space="0" w:color="0070C0"/>
            </w:tcBorders>
            <w:shd w:val="clear" w:color="auto" w:fill="DAEEF3" w:themeFill="accent5" w:themeFillTint="33"/>
          </w:tcPr>
          <w:p w14:paraId="19C5CC95" w14:textId="77777777" w:rsidR="00C53AF0" w:rsidRPr="007D22B7" w:rsidRDefault="00C53AF0" w:rsidP="00C53AF0">
            <w:pPr>
              <w:pStyle w:val="INDICATORTEXT"/>
              <w:cnfStyle w:val="000000100000" w:firstRow="0" w:lastRow="0" w:firstColumn="0" w:lastColumn="0" w:oddVBand="0" w:evenVBand="0" w:oddHBand="1" w:evenHBand="0" w:firstRowFirstColumn="0" w:firstRowLastColumn="0" w:lastRowFirstColumn="0" w:lastRowLastColumn="0"/>
            </w:pPr>
            <w:r>
              <w:t>Indicate if the social performance of investees affects your:</w:t>
            </w:r>
          </w:p>
        </w:tc>
      </w:tr>
      <w:tr w:rsidR="00D554DA" w14:paraId="02AB27DC"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7A3D390"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7B41A6F4" w14:textId="77777777" w:rsidR="00D554DA" w:rsidRPr="0073065B"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53AF0">
              <w:rPr>
                <w:b/>
                <w:bCs/>
                <w:color w:val="FFFFFF" w:themeColor="background1"/>
              </w:rPr>
              <w:t>Investment decision making</w:t>
            </w:r>
          </w:p>
        </w:tc>
      </w:tr>
      <w:tr w:rsidR="00D554DA" w14:paraId="225A336A"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A514BD5" w14:textId="77777777" w:rsidR="00D554DA" w:rsidRDefault="00D554DA" w:rsidP="001D01AF">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2F097E85"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511D5D"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23AF2002" w14:textId="77777777" w:rsidTr="00D554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6404D8"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13FB25BB" w14:textId="77777777" w:rsidR="00D554DA" w:rsidRPr="00903B63" w:rsidRDefault="00D554DA" w:rsidP="00D554DA">
            <w:pPr>
              <w:pStyle w:val="INDICATORTEXT"/>
              <w:cnfStyle w:val="000000000000" w:firstRow="0" w:lastRow="0" w:firstColumn="0" w:lastColumn="0" w:oddVBand="0" w:evenVBand="0" w:oddHBand="0" w:evenHBand="0" w:firstRowFirstColumn="0" w:firstRowLastColumn="0" w:lastRowFirstColumn="0" w:lastRowLastColumn="0"/>
            </w:pPr>
            <w:r w:rsidRPr="00C53AF0">
              <w:rPr>
                <w:b/>
                <w:bCs/>
                <w:color w:val="FFFFFF" w:themeColor="background1"/>
              </w:rPr>
              <w:t>Portfolio management</w:t>
            </w:r>
          </w:p>
        </w:tc>
      </w:tr>
      <w:tr w:rsidR="00D554DA" w14:paraId="6C2DBFFB"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076D038" w14:textId="77777777" w:rsidR="00D554DA" w:rsidRDefault="00D554DA" w:rsidP="001D01AF">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1DC82CAA"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B687873"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71DACE33"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3D149A2"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28.2</w:t>
            </w:r>
          </w:p>
        </w:tc>
        <w:tc>
          <w:tcPr>
            <w:tcW w:w="8080" w:type="dxa"/>
            <w:gridSpan w:val="2"/>
            <w:tcBorders>
              <w:top w:val="single" w:sz="4" w:space="0" w:color="0070C0"/>
              <w:bottom w:val="nil"/>
              <w:right w:val="single" w:sz="4" w:space="0" w:color="0070C0"/>
            </w:tcBorders>
            <w:shd w:val="clear" w:color="auto" w:fill="DAEEF3" w:themeFill="accent5" w:themeFillTint="33"/>
          </w:tcPr>
          <w:p w14:paraId="4F8F567A" w14:textId="77777777"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Explain how social performance of investees affects investment decision making.</w:t>
            </w:r>
          </w:p>
        </w:tc>
      </w:tr>
      <w:tr w:rsidR="00D554DA" w14:paraId="11FB87E2"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08C5D6"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4FA4787"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0E644B22"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41D25EEF"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28.3</w:t>
            </w:r>
          </w:p>
        </w:tc>
        <w:tc>
          <w:tcPr>
            <w:tcW w:w="8080" w:type="dxa"/>
            <w:gridSpan w:val="2"/>
            <w:tcBorders>
              <w:top w:val="single" w:sz="4" w:space="0" w:color="0070C0"/>
              <w:bottom w:val="nil"/>
              <w:right w:val="single" w:sz="4" w:space="0" w:color="0070C0"/>
            </w:tcBorders>
            <w:shd w:val="clear" w:color="auto" w:fill="DAEEF3" w:themeFill="accent5" w:themeFillTint="33"/>
          </w:tcPr>
          <w:p w14:paraId="4D7EFCF1" w14:textId="77777777"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Explain how social performance of investees affects portfolio management.</w:t>
            </w:r>
          </w:p>
        </w:tc>
      </w:tr>
      <w:tr w:rsidR="00D554DA" w14:paraId="03971604"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AE0C3AE"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038B9365"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7A66D06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4FFAC7"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28.4</w:t>
            </w:r>
          </w:p>
        </w:tc>
        <w:tc>
          <w:tcPr>
            <w:tcW w:w="8080" w:type="dxa"/>
            <w:gridSpan w:val="2"/>
            <w:tcBorders>
              <w:top w:val="single" w:sz="4" w:space="0" w:color="0070C0"/>
              <w:right w:val="single" w:sz="4" w:space="0" w:color="0070C0"/>
            </w:tcBorders>
            <w:shd w:val="clear" w:color="auto" w:fill="DAEEF3" w:themeFill="accent5" w:themeFillTint="33"/>
          </w:tcPr>
          <w:p w14:paraId="39118B5C" w14:textId="77777777" w:rsidR="00D554DA" w:rsidRPr="001C0916"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134136" w14:textId="77777777" w:rsidR="00D554DA" w:rsidRPr="003939E2"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554DA" w14:paraId="78E07986"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0308A9F9"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08E1581" w14:textId="77777777" w:rsidR="00D554DA" w:rsidRPr="00641017"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558824D4" w14:textId="77777777" w:rsidR="00C53AF0" w:rsidRDefault="00C53A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C53AF0" w14:paraId="4164716F"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715EDB" w14:textId="77777777" w:rsidR="00C53AF0" w:rsidRPr="00DC20FA" w:rsidRDefault="00C53AF0"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28</w:t>
            </w:r>
          </w:p>
        </w:tc>
        <w:tc>
          <w:tcPr>
            <w:tcW w:w="8037" w:type="dxa"/>
            <w:tcBorders>
              <w:top w:val="single" w:sz="4" w:space="0" w:color="0082C8"/>
              <w:bottom w:val="nil"/>
              <w:right w:val="single" w:sz="4" w:space="0" w:color="0070C0"/>
            </w:tcBorders>
          </w:tcPr>
          <w:p w14:paraId="284D62DA" w14:textId="77777777" w:rsidR="00C53AF0" w:rsidRPr="00DC20FA"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53AF0" w:rsidRPr="00D5451C" w14:paraId="2E6CD107" w14:textId="77777777" w:rsidTr="00C53AF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A6A6A6" w:themeColor="background1" w:themeShade="A6"/>
              <w:right w:val="single" w:sz="4" w:space="0" w:color="0070C0"/>
            </w:tcBorders>
            <w:vAlign w:val="top"/>
          </w:tcPr>
          <w:p w14:paraId="423A1721" w14:textId="77777777" w:rsidR="00C53AF0" w:rsidRPr="00C53AF0" w:rsidRDefault="00C53AF0" w:rsidP="001D01AF">
            <w:pPr>
              <w:pStyle w:val="INDICATORTEXT"/>
              <w:rPr>
                <w:rStyle w:val="IntenseEmphasis"/>
                <w:i w:val="0"/>
                <w:iCs w:val="0"/>
                <w:color w:val="595959"/>
                <w:szCs w:val="18"/>
              </w:rPr>
            </w:pPr>
            <w:r w:rsidRPr="00C53AF0">
              <w:rPr>
                <w:rStyle w:val="IntenseEmphasis"/>
                <w:i w:val="0"/>
                <w:iCs w:val="0"/>
                <w:color w:val="595959"/>
                <w:szCs w:val="18"/>
              </w:rPr>
              <w:t>LOGIC</w:t>
            </w:r>
          </w:p>
        </w:tc>
      </w:tr>
      <w:tr w:rsidR="00C53AF0" w:rsidRPr="00D5451C" w14:paraId="1E3555AD" w14:textId="77777777" w:rsidTr="00C53AF0">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tcBorders>
            <w:vAlign w:val="top"/>
          </w:tcPr>
          <w:p w14:paraId="0E3507D8"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37"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565AA09" w14:textId="77777777" w:rsidR="00E15879" w:rsidRDefault="00E15879"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p w14:paraId="54A8FF9D" w14:textId="77777777" w:rsidR="00C53AF0" w:rsidRPr="00C53AF0" w:rsidRDefault="00C53AF0"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Within </w:t>
            </w:r>
            <w:r w:rsidR="005121D5">
              <w:rPr>
                <w:bCs/>
                <w:szCs w:val="18"/>
              </w:rPr>
              <w:t xml:space="preserve">this </w:t>
            </w:r>
            <w:r w:rsidRPr="00C53AF0">
              <w:rPr>
                <w:bCs/>
                <w:szCs w:val="18"/>
              </w:rPr>
              <w:t>indicator:</w:t>
            </w:r>
          </w:p>
          <w:p w14:paraId="7FA5EDB0" w14:textId="77777777"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[28.2] will be applica</w:t>
            </w:r>
            <w:r w:rsidR="0035796E">
              <w:rPr>
                <w:bCs/>
                <w:szCs w:val="18"/>
              </w:rPr>
              <w:t>ble if you report ‘</w:t>
            </w:r>
            <w:r w:rsidRPr="00C53AF0">
              <w:rPr>
                <w:bCs/>
                <w:szCs w:val="18"/>
              </w:rPr>
              <w:t>Yes</w:t>
            </w:r>
            <w:r w:rsidR="0035796E">
              <w:rPr>
                <w:bCs/>
                <w:szCs w:val="18"/>
              </w:rPr>
              <w:t>’</w:t>
            </w:r>
            <w:r w:rsidRPr="00C53AF0">
              <w:rPr>
                <w:bCs/>
                <w:szCs w:val="18"/>
              </w:rPr>
              <w:t xml:space="preserve"> to investment decision making in [28.1]</w:t>
            </w:r>
          </w:p>
          <w:p w14:paraId="01C850D7" w14:textId="77777777" w:rsidR="00C53AF0" w:rsidRPr="00E759E1" w:rsidRDefault="00C53AF0" w:rsidP="0035796E">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[28.3] wi</w:t>
            </w:r>
            <w:r w:rsidR="0035796E">
              <w:rPr>
                <w:bCs/>
                <w:szCs w:val="18"/>
              </w:rPr>
              <w:t>ll be applicable if you report ‘</w:t>
            </w:r>
            <w:r w:rsidRPr="00C53AF0">
              <w:rPr>
                <w:bCs/>
                <w:szCs w:val="18"/>
              </w:rPr>
              <w:t>Yes</w:t>
            </w:r>
            <w:r w:rsidR="0035796E">
              <w:rPr>
                <w:bCs/>
                <w:szCs w:val="18"/>
              </w:rPr>
              <w:t>’</w:t>
            </w:r>
            <w:r w:rsidRPr="00C53AF0">
              <w:rPr>
                <w:bCs/>
                <w:szCs w:val="18"/>
              </w:rPr>
              <w:t xml:space="preserve"> to portfolio management in [28.1]</w:t>
            </w:r>
          </w:p>
        </w:tc>
      </w:tr>
      <w:tr w:rsidR="00C53AF0" w:rsidRPr="00D5451C" w14:paraId="7589685D" w14:textId="77777777" w:rsidTr="001D01A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361AB40" w14:textId="77777777" w:rsidR="00C53AF0" w:rsidRPr="00894ECF" w:rsidRDefault="00C53AF0" w:rsidP="001D01AF">
            <w:pPr>
              <w:pStyle w:val="INDICATORTEXT"/>
              <w:jc w:val="both"/>
              <w:rPr>
                <w:rFonts w:ascii="Helvetica" w:hAnsi="Helvetica" w:cs="Helvetica"/>
                <w:b/>
                <w:color w:val="333333"/>
              </w:rPr>
            </w:pPr>
            <w:r w:rsidRPr="00894ECF">
              <w:rPr>
                <w:b/>
                <w:bCs/>
                <w:szCs w:val="18"/>
              </w:rPr>
              <w:t>ASSESSMENT</w:t>
            </w:r>
          </w:p>
        </w:tc>
      </w:tr>
      <w:tr w:rsidR="00C53AF0" w:rsidRPr="00D5451C" w14:paraId="43B0882F"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078D21FD"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6949CB95" w14:textId="77777777"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Maximum score: Three </w:t>
            </w:r>
            <w:r w:rsidRPr="00C53AF0">
              <w:rPr>
                <w:bCs/>
                <w:szCs w:val="18"/>
              </w:rPr>
              <w:sym w:font="Wingdings" w:char="F0AB"/>
            </w:r>
          </w:p>
          <w:p w14:paraId="5530FC1B" w14:textId="77777777" w:rsidR="00C53AF0" w:rsidRPr="00B32739"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The assessment of this indicator is based on your responses to [28.2 &amp; 28.3].</w:t>
            </w:r>
          </w:p>
        </w:tc>
      </w:tr>
    </w:tbl>
    <w:p w14:paraId="2B8B843F" w14:textId="77777777" w:rsidR="002F324F" w:rsidRDefault="002F324F" w:rsidP="00066773">
      <w:pPr>
        <w:pStyle w:val="INDICATORTEXT"/>
        <w:ind w:left="0"/>
        <w:rPr>
          <w:b/>
          <w:szCs w:val="18"/>
        </w:rPr>
      </w:pPr>
    </w:p>
    <w:p w14:paraId="04551491" w14:textId="77777777" w:rsidR="002F324F" w:rsidRPr="002F324F" w:rsidRDefault="002F324F" w:rsidP="002F324F">
      <w:pPr>
        <w:pStyle w:val="INDICATORTEXT"/>
        <w:ind w:left="0"/>
        <w:jc w:val="both"/>
        <w:rPr>
          <w:b/>
          <w:bCs/>
          <w:i/>
          <w:szCs w:val="18"/>
          <w:lang w:eastAsia="en-GB"/>
        </w:rPr>
      </w:pPr>
      <w:r w:rsidRPr="002F324F">
        <w:rPr>
          <w:b/>
          <w:bCs/>
          <w:i/>
          <w:szCs w:val="18"/>
          <w:lang w:eastAsia="en-GB"/>
        </w:rPr>
        <w:lastRenderedPageBreak/>
        <w:t>Possible action:</w:t>
      </w:r>
    </w:p>
    <w:p w14:paraId="29B87169" w14:textId="77777777" w:rsidR="002F324F" w:rsidRPr="002F324F" w:rsidRDefault="002F324F" w:rsidP="002F324F">
      <w:pPr>
        <w:pStyle w:val="INDICATORTEXT"/>
        <w:ind w:left="0"/>
        <w:jc w:val="both"/>
        <w:rPr>
          <w:bCs/>
          <w:i/>
          <w:szCs w:val="18"/>
          <w:lang w:eastAsia="en-GB"/>
        </w:rPr>
      </w:pPr>
      <w:r w:rsidRPr="002F324F">
        <w:rPr>
          <w:bCs/>
          <w:i/>
          <w:szCs w:val="18"/>
          <w:lang w:eastAsia="en-GB"/>
        </w:rPr>
        <w:t>Strive for a balanced long-term social and financial risk-adjusted return that recognises the interests of clients, retail providers and investors.</w:t>
      </w:r>
    </w:p>
    <w:p w14:paraId="0B618173" w14:textId="77777777" w:rsidR="002F324F" w:rsidRDefault="002F324F" w:rsidP="002F324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F324F" w14:paraId="40D8C8EC"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24D69E"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AA90F0"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7796FBB"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6C5B870"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F324F" w14:paraId="34A2AE23"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1012295"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IFD 29</w:t>
            </w:r>
          </w:p>
        </w:tc>
        <w:tc>
          <w:tcPr>
            <w:tcW w:w="3402" w:type="dxa"/>
            <w:shd w:val="clear" w:color="auto" w:fill="888888"/>
          </w:tcPr>
          <w:p w14:paraId="6A9D94A5" w14:textId="77777777" w:rsidR="002F324F" w:rsidRPr="00903B6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C50C3A2" w14:textId="77777777" w:rsidR="002F324F" w:rsidRPr="00E4172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B1AAC34"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69251602" w14:textId="77777777" w:rsidR="00C53AF0" w:rsidRDefault="00C53AF0" w:rsidP="002F324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F324F" w14:paraId="7FE8BAB6"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84007D5" w14:textId="77777777" w:rsidR="002F324F" w:rsidRPr="00903B63" w:rsidRDefault="002F324F"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A040704" w14:textId="77777777" w:rsidR="002F324F" w:rsidRPr="00903B63"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F324F" w14:paraId="27696F58"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B83E6C7" w14:textId="77777777" w:rsidR="002F324F" w:rsidRDefault="002F324F" w:rsidP="002F324F">
            <w:pPr>
              <w:pStyle w:val="INDICATORNUMBER"/>
              <w:rPr>
                <w:rStyle w:val="IntenseEmphasis"/>
                <w:b/>
                <w:bCs w:val="0"/>
                <w:i w:val="0"/>
                <w:iCs w:val="0"/>
              </w:rPr>
            </w:pPr>
            <w:r>
              <w:rPr>
                <w:rStyle w:val="IntenseEmphasis"/>
                <w:b/>
                <w:bCs w:val="0"/>
                <w:i w:val="0"/>
                <w:iCs w:val="0"/>
                <w:color w:val="595959"/>
              </w:rPr>
              <w:t>IFD 29.1</w:t>
            </w:r>
          </w:p>
        </w:tc>
        <w:tc>
          <w:tcPr>
            <w:tcW w:w="8080" w:type="dxa"/>
            <w:gridSpan w:val="2"/>
            <w:tcBorders>
              <w:top w:val="nil"/>
              <w:right w:val="single" w:sz="4" w:space="0" w:color="595959" w:themeColor="text1" w:themeTint="A6"/>
            </w:tcBorders>
          </w:tcPr>
          <w:p w14:paraId="21228573" w14:textId="77777777" w:rsidR="002F324F" w:rsidRPr="00392499" w:rsidRDefault="002F324F" w:rsidP="0035796E">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F324F">
              <w:rPr>
                <w:bCs/>
                <w:szCs w:val="18"/>
              </w:rPr>
              <w:t>Indicate if your staff have monetary (or other –</w:t>
            </w:r>
            <w:r w:rsidR="0035796E">
              <w:rPr>
                <w:bCs/>
                <w:szCs w:val="18"/>
              </w:rPr>
              <w:t xml:space="preserve"> </w:t>
            </w:r>
            <w:r w:rsidRPr="002F324F">
              <w:rPr>
                <w:bCs/>
                <w:szCs w:val="18"/>
              </w:rPr>
              <w:t>specify) incentives linked to social performance measures.</w:t>
            </w:r>
          </w:p>
        </w:tc>
      </w:tr>
      <w:tr w:rsidR="002F324F" w14:paraId="4FC170C0" w14:textId="77777777" w:rsidTr="002F324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9D37029" w14:textId="77777777" w:rsidR="002F324F" w:rsidRPr="00AE100E" w:rsidRDefault="002F324F"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36C53FAF" w14:textId="77777777" w:rsidR="002F324F"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48FEA118" w14:textId="77777777" w:rsidR="002F324F" w:rsidRPr="00B734A4"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2F324F" w14:paraId="6D295F5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DD90F40" w14:textId="77777777" w:rsidR="002F324F" w:rsidRPr="00B734A4" w:rsidRDefault="002F324F" w:rsidP="001D01AF">
            <w:pPr>
              <w:pStyle w:val="INDICATORNUMBER"/>
              <w:rPr>
                <w:rStyle w:val="IntenseEmphasis"/>
                <w:b/>
                <w:i w:val="0"/>
                <w:color w:val="595959"/>
              </w:rPr>
            </w:pPr>
            <w:r>
              <w:rPr>
                <w:rStyle w:val="IntenseEmphasis"/>
                <w:b/>
                <w:i w:val="0"/>
                <w:color w:val="595959"/>
              </w:rPr>
              <w:t>IFD 29.2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1CEC52D" w14:textId="77777777" w:rsidR="002F324F" w:rsidRPr="006D231C" w:rsidRDefault="002F324F"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F324F" w14:paraId="65575B5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029E824" w14:textId="77777777" w:rsidR="002F324F" w:rsidRDefault="002F324F"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6B64832" w14:textId="77777777" w:rsidR="002F324F" w:rsidRPr="006D231C" w:rsidRDefault="002F324F"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42C2D8CA" w14:textId="77777777" w:rsidR="002F324F" w:rsidRDefault="002F324F"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2F324F" w14:paraId="4FC7BFC6"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7E2451A" w14:textId="77777777" w:rsidR="002F324F" w:rsidRPr="00191BC1" w:rsidRDefault="002F324F"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29</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4D54F547" w14:textId="77777777" w:rsidR="002F324F" w:rsidRPr="00191BC1"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15879" w:rsidRPr="00CF025D" w14:paraId="7EB39567"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6D5A418" w14:textId="77777777" w:rsidR="00E15879" w:rsidRDefault="00E15879" w:rsidP="001D01AF">
            <w:pPr>
              <w:pStyle w:val="INDICATORTEXT"/>
              <w:jc w:val="both"/>
              <w:rPr>
                <w:rStyle w:val="IntenseEmphasis"/>
                <w:bCs w:val="0"/>
                <w:i w:val="0"/>
                <w:iCs w:val="0"/>
                <w:color w:val="595959"/>
              </w:rPr>
            </w:pPr>
            <w:r>
              <w:rPr>
                <w:rStyle w:val="IntenseEmphasis"/>
                <w:bCs w:val="0"/>
                <w:i w:val="0"/>
                <w:iCs w:val="0"/>
                <w:color w:val="595959"/>
              </w:rPr>
              <w:t>LOGIC</w:t>
            </w:r>
          </w:p>
        </w:tc>
      </w:tr>
      <w:tr w:rsidR="00E15879" w:rsidRPr="00CF025D" w14:paraId="4A26A361" w14:textId="77777777" w:rsidTr="00151E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08BA883" w14:textId="77777777" w:rsidR="00E15879" w:rsidRPr="00E15879" w:rsidRDefault="00E15879" w:rsidP="001D01AF">
            <w:pPr>
              <w:pStyle w:val="INDICATORTEXT"/>
              <w:jc w:val="both"/>
              <w:rPr>
                <w:rStyle w:val="IntenseEmphasis"/>
                <w:bCs w:val="0"/>
                <w:i w:val="0"/>
                <w:iCs w:val="0"/>
                <w:color w:val="595959"/>
              </w:rPr>
            </w:pPr>
            <w:r w:rsidRPr="00E15879">
              <w:rPr>
                <w:rStyle w:val="IntenseEmphasis"/>
                <w:bCs w:val="0"/>
                <w:i w:val="0"/>
                <w:iCs w:val="0"/>
                <w:color w:val="595959"/>
              </w:rPr>
              <w:t>IFD 29</w:t>
            </w: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04C883C" w14:textId="77777777" w:rsidR="00E15879" w:rsidRPr="00151E4B" w:rsidRDefault="00E15879" w:rsidP="00151E4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tc>
      </w:tr>
      <w:tr w:rsidR="002F324F" w:rsidRPr="00CF025D" w14:paraId="30A2D1E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66F3614B" w14:textId="77777777" w:rsidR="002F324F" w:rsidRPr="00853ECD" w:rsidRDefault="002F324F" w:rsidP="001D01AF">
            <w:pPr>
              <w:pStyle w:val="INDICATORTEXT"/>
              <w:jc w:val="both"/>
              <w:rPr>
                <w:bCs/>
                <w:szCs w:val="18"/>
              </w:rPr>
            </w:pPr>
            <w:r>
              <w:rPr>
                <w:rStyle w:val="IntenseEmphasis"/>
                <w:bCs w:val="0"/>
                <w:i w:val="0"/>
                <w:iCs w:val="0"/>
                <w:color w:val="595959"/>
              </w:rPr>
              <w:t>ASSESSMENT</w:t>
            </w:r>
          </w:p>
        </w:tc>
      </w:tr>
      <w:tr w:rsidR="002F324F" w:rsidRPr="00CF025D" w14:paraId="5B745EB0" w14:textId="77777777" w:rsidTr="001D01A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6992A789" w14:textId="77777777" w:rsidR="002F324F" w:rsidRDefault="002F324F" w:rsidP="001D01AF">
            <w:pPr>
              <w:pStyle w:val="INDICATORNUMBER"/>
              <w:rPr>
                <w:rStyle w:val="IntenseEmphasis"/>
                <w:b/>
                <w:bCs w:val="0"/>
                <w:i w:val="0"/>
                <w:iCs w:val="0"/>
                <w:color w:val="595959"/>
              </w:rPr>
            </w:pPr>
            <w:r>
              <w:rPr>
                <w:rStyle w:val="IntenseEmphasis"/>
                <w:b/>
                <w:bCs w:val="0"/>
                <w:i w:val="0"/>
                <w:iCs w:val="0"/>
                <w:color w:val="595959"/>
              </w:rPr>
              <w:t>IFD 29</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D33E542" w14:textId="77777777" w:rsidR="002F324F" w:rsidRPr="002F324F"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 xml:space="preserve">Maximum score: Three </w:t>
            </w:r>
            <w:r w:rsidRPr="002F324F">
              <w:rPr>
                <w:bCs/>
                <w:szCs w:val="18"/>
              </w:rPr>
              <w:sym w:font="Wingdings" w:char="F0AB"/>
            </w:r>
          </w:p>
          <w:p w14:paraId="5AC81563" w14:textId="77777777" w:rsidR="002F324F" w:rsidRPr="00235AC3"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The assessment of this indicator is based on your responses to [29.1].</w:t>
            </w:r>
          </w:p>
        </w:tc>
      </w:tr>
    </w:tbl>
    <w:p w14:paraId="48583BFB" w14:textId="77777777" w:rsidR="009F7AAC" w:rsidRDefault="009F7AAC" w:rsidP="00066773">
      <w:pPr>
        <w:pStyle w:val="INDICATORTEXT"/>
        <w:ind w:left="0"/>
        <w:rPr>
          <w:b/>
          <w:szCs w:val="18"/>
        </w:rPr>
      </w:pPr>
    </w:p>
    <w:p w14:paraId="648B417C" w14:textId="77777777" w:rsidR="009F7AAC" w:rsidRDefault="009F7AAC" w:rsidP="009F7AAC">
      <w:pPr>
        <w:rPr>
          <w:rFonts w:eastAsia="Times New Roman"/>
          <w:color w:val="595959"/>
          <w:sz w:val="18"/>
        </w:rPr>
      </w:pPr>
      <w:r>
        <w:br w:type="page"/>
      </w:r>
    </w:p>
    <w:p w14:paraId="18A33AD4" w14:textId="77777777" w:rsidR="009F7AAC" w:rsidRPr="009F7AAC" w:rsidRDefault="009F7AAC" w:rsidP="009F7AAC">
      <w:pPr>
        <w:pStyle w:val="INDICATORTEXT"/>
        <w:ind w:left="0"/>
        <w:jc w:val="both"/>
        <w:rPr>
          <w:b/>
          <w:bCs/>
          <w:i/>
          <w:szCs w:val="18"/>
          <w:lang w:eastAsia="en-GB"/>
        </w:rPr>
      </w:pPr>
      <w:r w:rsidRPr="009F7AAC">
        <w:rPr>
          <w:b/>
          <w:bCs/>
          <w:i/>
          <w:szCs w:val="18"/>
          <w:lang w:eastAsia="en-GB"/>
        </w:rPr>
        <w:lastRenderedPageBreak/>
        <w:t>Possible action:</w:t>
      </w:r>
    </w:p>
    <w:p w14:paraId="75A0ADA6" w14:textId="77777777" w:rsidR="009F7AAC" w:rsidRPr="009F7AAC" w:rsidRDefault="009F7AAC" w:rsidP="009F7AAC">
      <w:pPr>
        <w:pStyle w:val="INDICATORTEXT"/>
        <w:ind w:left="0"/>
        <w:jc w:val="both"/>
        <w:rPr>
          <w:bCs/>
          <w:i/>
          <w:szCs w:val="18"/>
          <w:lang w:eastAsia="en-GB"/>
        </w:rPr>
      </w:pPr>
      <w:r w:rsidRPr="009F7AAC">
        <w:rPr>
          <w:bCs/>
          <w:i/>
          <w:szCs w:val="18"/>
          <w:lang w:eastAsia="en-GB"/>
        </w:rPr>
        <w:t>Strive for a balanced long-term social and financial risk-adjusted return that recognises the interests of clients, retail providers and investors.</w:t>
      </w:r>
    </w:p>
    <w:p w14:paraId="4B21A36A" w14:textId="77777777" w:rsidR="009F7AAC" w:rsidRDefault="009F7AAC" w:rsidP="009F7AAC">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F7AAC" w14:paraId="19AC812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23B2A4"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DC5E4CD"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40E76A8"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BCA137E"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9F7AAC" w14:paraId="6A81A467"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2F331B9"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IFD 30</w:t>
            </w:r>
          </w:p>
        </w:tc>
        <w:tc>
          <w:tcPr>
            <w:tcW w:w="3402" w:type="dxa"/>
            <w:shd w:val="clear" w:color="auto" w:fill="888888"/>
          </w:tcPr>
          <w:p w14:paraId="4262E05A" w14:textId="77777777" w:rsidR="009F7AAC" w:rsidRPr="00903B6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3AF699A" w14:textId="77777777" w:rsidR="009F7AAC" w:rsidRPr="00E4172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C4BC75E"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5DBCBC3" w14:textId="77777777" w:rsidR="009F7AAC" w:rsidRDefault="009F7AAC" w:rsidP="009F7AAC">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9F7AAC" w14:paraId="6222146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69BD04B" w14:textId="77777777" w:rsidR="009F7AAC" w:rsidRPr="00903B63" w:rsidRDefault="009F7AA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DEC65F0" w14:textId="77777777" w:rsidR="009F7AAC" w:rsidRPr="00903B63"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F7AAC" w14:paraId="0E3E49C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AD5D4DF" w14:textId="77777777" w:rsidR="009F7AAC" w:rsidRDefault="009F7AAC" w:rsidP="001D01AF">
            <w:pPr>
              <w:pStyle w:val="INDICATORNUMBER"/>
              <w:rPr>
                <w:rStyle w:val="IntenseEmphasis"/>
                <w:b/>
                <w:bCs w:val="0"/>
                <w:i w:val="0"/>
                <w:iCs w:val="0"/>
              </w:rPr>
            </w:pPr>
            <w:r>
              <w:rPr>
                <w:rStyle w:val="IntenseEmphasis"/>
                <w:b/>
                <w:bCs w:val="0"/>
                <w:i w:val="0"/>
                <w:iCs w:val="0"/>
                <w:color w:val="595959"/>
              </w:rPr>
              <w:t>IFD 30.1</w:t>
            </w:r>
          </w:p>
        </w:tc>
        <w:tc>
          <w:tcPr>
            <w:tcW w:w="8080" w:type="dxa"/>
            <w:gridSpan w:val="2"/>
            <w:tcBorders>
              <w:top w:val="nil"/>
              <w:right w:val="single" w:sz="4" w:space="0" w:color="595959" w:themeColor="text1" w:themeTint="A6"/>
            </w:tcBorders>
          </w:tcPr>
          <w:p w14:paraId="446E7E87" w14:textId="77777777" w:rsidR="009F7AAC" w:rsidRPr="00392499" w:rsidRDefault="009F7AAC"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9F7AAC">
              <w:rPr>
                <w:bCs/>
                <w:szCs w:val="18"/>
              </w:rPr>
              <w:t>Indicate if you collect data regarding the social outcomes of your investees’ work.</w:t>
            </w:r>
          </w:p>
        </w:tc>
      </w:tr>
      <w:tr w:rsidR="009F7AAC" w14:paraId="4DC5B6EC"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6A71809A" w14:textId="77777777" w:rsidR="009F7AAC" w:rsidRPr="00AE100E" w:rsidRDefault="009F7AAC"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6913169E" w14:textId="77777777" w:rsidR="009F7AAC"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7E196473" w14:textId="77777777" w:rsidR="009F7AAC" w:rsidRPr="00B734A4"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9F7AAC" w14:paraId="29785E8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71CE71B" w14:textId="77777777" w:rsidR="009F7AAC" w:rsidRPr="00B734A4" w:rsidRDefault="009F7AAC" w:rsidP="001D01AF">
            <w:pPr>
              <w:pStyle w:val="INDICATORNUMBER"/>
              <w:rPr>
                <w:rStyle w:val="IntenseEmphasis"/>
                <w:b/>
                <w:i w:val="0"/>
                <w:color w:val="595959"/>
              </w:rPr>
            </w:pPr>
            <w:r>
              <w:rPr>
                <w:rStyle w:val="IntenseEmphasis"/>
                <w:b/>
                <w:i w:val="0"/>
                <w:color w:val="595959"/>
              </w:rPr>
              <w:t>IFD 30.2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AE114DE" w14:textId="77777777" w:rsidR="009F7AAC" w:rsidRPr="006D231C" w:rsidRDefault="009F7AAC"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9F7AAC" w14:paraId="3A2F2427"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4D120F" w14:textId="77777777" w:rsidR="009F7AAC" w:rsidRDefault="009F7AAC"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040C89F" w14:textId="77777777" w:rsidR="009F7AAC" w:rsidRPr="006D231C"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9915A6C" w14:textId="77777777" w:rsidR="009F7AAC" w:rsidRDefault="009F7AAC" w:rsidP="009F7AAC">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9F7AAC" w14:paraId="6E368BB4"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24D12356" w14:textId="77777777" w:rsidR="009F7AAC" w:rsidRPr="00191BC1" w:rsidRDefault="009F7AAC"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30</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94DCDC3" w14:textId="77777777" w:rsidR="009F7AAC" w:rsidRPr="00191BC1"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F7AAC" w:rsidRPr="00CF025D" w14:paraId="692B8A58" w14:textId="77777777" w:rsidTr="009F7AA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FB6ADA9"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250844BA" w14:textId="77777777" w:rsidR="009F7AAC" w:rsidRPr="00235AC3"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Outcomes refer to the intended result, effect or consequence that will occur from investees' programmes or activities, as distinct from the programmes or activities themselves and their outputs. For example, the collection of client income surveys for outcome studies, or the use of the Progress out of Poverty index (PPI) to monitor poverty alleviation. Data collection and analysis could be direct or via a third party.</w:t>
            </w:r>
          </w:p>
        </w:tc>
      </w:tr>
      <w:tr w:rsidR="009F7AAC" w:rsidRPr="00CF025D" w14:paraId="1D09C707" w14:textId="77777777" w:rsidTr="009F7AA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29F2625"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01DAF8" w14:textId="77777777" w:rsidR="009F7AAC" w:rsidRPr="002F324F"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For example, elaborate on the type of social outcomes data you collect.</w:t>
            </w:r>
          </w:p>
        </w:tc>
      </w:tr>
      <w:tr w:rsidR="00D91C9E" w:rsidRPr="00CF025D" w14:paraId="13D3CE72"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718AE1C8" w14:textId="77777777" w:rsidR="00D91C9E" w:rsidRPr="009F7AAC" w:rsidRDefault="00D91C9E" w:rsidP="001D01AF">
            <w:pPr>
              <w:pStyle w:val="INDICATORTEXT"/>
              <w:jc w:val="both"/>
              <w:rPr>
                <w:b/>
                <w:bCs/>
                <w:szCs w:val="18"/>
              </w:rPr>
            </w:pPr>
            <w:r>
              <w:rPr>
                <w:b/>
                <w:bCs/>
                <w:szCs w:val="18"/>
              </w:rPr>
              <w:t>LOGIC</w:t>
            </w:r>
          </w:p>
        </w:tc>
      </w:tr>
      <w:tr w:rsidR="00D91C9E" w:rsidRPr="00CF025D" w14:paraId="1431F100" w14:textId="77777777" w:rsidTr="00151E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3E2725E" w14:textId="77777777" w:rsidR="00D91C9E" w:rsidRPr="00151E4B" w:rsidRDefault="00D91C9E" w:rsidP="001D01AF">
            <w:pPr>
              <w:pStyle w:val="INDICATORTEXT"/>
              <w:jc w:val="both"/>
              <w:rPr>
                <w:bCs/>
                <w:szCs w:val="18"/>
              </w:rPr>
            </w:pPr>
            <w:r w:rsidRPr="00C40C03">
              <w:rPr>
                <w:rStyle w:val="IntenseEmphasis"/>
                <w:bCs w:val="0"/>
                <w:i w:val="0"/>
                <w:iCs w:val="0"/>
                <w:color w:val="595959"/>
              </w:rPr>
              <w:t>IFD 30</w:t>
            </w: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7C3C307" w14:textId="77777777" w:rsidR="00D91C9E" w:rsidRPr="009F7AAC" w:rsidRDefault="00D91C9E" w:rsidP="00982C9C">
            <w:pPr>
              <w:pStyle w:val="INDICATORTEXT"/>
              <w:jc w:val="both"/>
              <w:cnfStyle w:val="000000000000" w:firstRow="0" w:lastRow="0" w:firstColumn="0" w:lastColumn="0" w:oddVBand="0" w:evenVBand="0" w:oddHBand="0" w:evenHBand="0" w:firstRowFirstColumn="0" w:firstRowLastColumn="0" w:lastRowFirstColumn="0" w:lastRowLastColumn="0"/>
              <w:rPr>
                <w:b/>
                <w:bCs/>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w:t>
            </w:r>
          </w:p>
        </w:tc>
      </w:tr>
      <w:tr w:rsidR="009F7AAC" w:rsidRPr="00CF025D" w14:paraId="2CDC3EE8"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2400C0DE" w14:textId="77777777" w:rsidR="009F7AAC" w:rsidRPr="009F7AAC" w:rsidRDefault="009F7AAC" w:rsidP="001D01AF">
            <w:pPr>
              <w:pStyle w:val="INDICATORTEXT"/>
              <w:jc w:val="both"/>
              <w:rPr>
                <w:b/>
                <w:bCs/>
                <w:szCs w:val="18"/>
              </w:rPr>
            </w:pPr>
            <w:r w:rsidRPr="009F7AAC">
              <w:rPr>
                <w:b/>
                <w:bCs/>
                <w:szCs w:val="18"/>
              </w:rPr>
              <w:t>ASSESSMENT</w:t>
            </w:r>
          </w:p>
        </w:tc>
      </w:tr>
      <w:tr w:rsidR="009F7AAC" w:rsidRPr="00CF025D" w14:paraId="3AC70625" w14:textId="77777777" w:rsidTr="005D17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808080" w:themeColor="background1" w:themeShade="80"/>
              <w:right w:val="single" w:sz="4" w:space="0" w:color="7F7F7F" w:themeColor="text1" w:themeTint="80"/>
            </w:tcBorders>
          </w:tcPr>
          <w:p w14:paraId="04D14CE1"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w:t>
            </w:r>
          </w:p>
        </w:tc>
        <w:tc>
          <w:tcPr>
            <w:tcW w:w="8080" w:type="dxa"/>
            <w:tcBorders>
              <w:top w:val="single" w:sz="4" w:space="0" w:color="A6A6A6" w:themeColor="background1" w:themeShade="A6"/>
              <w:left w:val="single" w:sz="4" w:space="0" w:color="7F7F7F" w:themeColor="text1" w:themeTint="80"/>
              <w:bottom w:val="single" w:sz="4" w:space="0" w:color="808080" w:themeColor="background1" w:themeShade="80"/>
              <w:right w:val="single" w:sz="4" w:space="0" w:color="595959" w:themeColor="text1" w:themeTint="A6"/>
            </w:tcBorders>
          </w:tcPr>
          <w:p w14:paraId="64D88E64" w14:textId="77777777" w:rsidR="009F7AAC" w:rsidRPr="009F7AAC"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 xml:space="preserve">Maximum score: Three </w:t>
            </w:r>
            <w:r w:rsidRPr="009F7AAC">
              <w:rPr>
                <w:bCs/>
                <w:szCs w:val="18"/>
              </w:rPr>
              <w:sym w:font="Wingdings" w:char="F0AB"/>
            </w:r>
          </w:p>
          <w:p w14:paraId="6BA64198" w14:textId="77777777" w:rsidR="009F7AAC" w:rsidRPr="002F324F"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The assessment of this indicator is based on your responses to [30.1].</w:t>
            </w:r>
          </w:p>
        </w:tc>
      </w:tr>
    </w:tbl>
    <w:p w14:paraId="2EF59B77" w14:textId="77777777" w:rsidR="00B60BE5" w:rsidRDefault="00B60BE5" w:rsidP="00066773">
      <w:pPr>
        <w:pStyle w:val="INDICATORTEXT"/>
        <w:ind w:left="0"/>
        <w:rPr>
          <w:b/>
          <w:szCs w:val="18"/>
        </w:rPr>
      </w:pPr>
    </w:p>
    <w:p w14:paraId="3FF24084" w14:textId="77777777" w:rsidR="00B60BE5" w:rsidRDefault="00B60BE5" w:rsidP="00B60BE5">
      <w:r>
        <w:br w:type="page"/>
      </w:r>
    </w:p>
    <w:p w14:paraId="03E9BD74" w14:textId="77777777" w:rsidR="00B60BE5" w:rsidRPr="00B60BE5" w:rsidRDefault="00B60BE5" w:rsidP="00B60BE5">
      <w:pPr>
        <w:pStyle w:val="INDICATORTEXT"/>
        <w:ind w:left="0"/>
        <w:jc w:val="both"/>
        <w:rPr>
          <w:b/>
          <w:bCs/>
          <w:i/>
          <w:szCs w:val="18"/>
          <w:lang w:eastAsia="en-GB"/>
        </w:rPr>
      </w:pPr>
      <w:r w:rsidRPr="00B60BE5">
        <w:rPr>
          <w:b/>
          <w:bCs/>
          <w:i/>
          <w:szCs w:val="18"/>
          <w:lang w:eastAsia="en-GB"/>
        </w:rPr>
        <w:lastRenderedPageBreak/>
        <w:t>Possible action:</w:t>
      </w:r>
    </w:p>
    <w:p w14:paraId="16C58A90" w14:textId="77777777" w:rsidR="00B60BE5" w:rsidRPr="00B60BE5" w:rsidRDefault="00B60BE5" w:rsidP="00B60BE5">
      <w:pPr>
        <w:pStyle w:val="INDICATORTEXT"/>
        <w:ind w:left="0"/>
        <w:jc w:val="both"/>
        <w:rPr>
          <w:bCs/>
          <w:i/>
          <w:szCs w:val="18"/>
          <w:lang w:eastAsia="en-GB"/>
        </w:rPr>
      </w:pPr>
      <w:r w:rsidRPr="00B60BE5">
        <w:rPr>
          <w:bCs/>
          <w:i/>
          <w:szCs w:val="18"/>
          <w:lang w:eastAsia="en-GB"/>
        </w:rPr>
        <w:t>Strive for a balanced long-term social and financial risk-adjusted return that recognises the interests of clients, retail providers and investors.</w:t>
      </w:r>
    </w:p>
    <w:p w14:paraId="2E31BA39" w14:textId="77777777" w:rsidR="00B60BE5" w:rsidRDefault="00B60BE5"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60BE5" w14:paraId="0C8D9708"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083EF6"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3422A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906CB8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2E4CFEF"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B60BE5" w14:paraId="79DF528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77D016E"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31</w:t>
            </w:r>
          </w:p>
        </w:tc>
        <w:tc>
          <w:tcPr>
            <w:tcW w:w="3402" w:type="dxa"/>
            <w:shd w:val="clear" w:color="auto" w:fill="888888"/>
          </w:tcPr>
          <w:p w14:paraId="3A40DBC8" w14:textId="77777777" w:rsidR="00B60BE5" w:rsidRPr="00903B6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961D74C" w14:textId="77777777" w:rsidR="00B60BE5" w:rsidRPr="00E4172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42C54A5"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2EDE4644"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B60BE5" w14:paraId="42FDF99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CB0416B" w14:textId="77777777" w:rsidR="00B60BE5" w:rsidRPr="00903B63" w:rsidRDefault="00B60BE5"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26B66C0" w14:textId="77777777" w:rsidR="00B60BE5" w:rsidRPr="00903B63"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60BE5" w14:paraId="51938B91"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0E29EE9" w14:textId="77777777" w:rsidR="00B60BE5" w:rsidRDefault="00B60BE5" w:rsidP="001D01AF">
            <w:pPr>
              <w:pStyle w:val="INDICATORNUMBER"/>
              <w:rPr>
                <w:rStyle w:val="IntenseEmphasis"/>
                <w:b/>
                <w:bCs w:val="0"/>
                <w:i w:val="0"/>
                <w:iCs w:val="0"/>
              </w:rPr>
            </w:pPr>
            <w:r>
              <w:rPr>
                <w:rStyle w:val="IntenseEmphasis"/>
                <w:b/>
                <w:bCs w:val="0"/>
                <w:i w:val="0"/>
                <w:iCs w:val="0"/>
                <w:color w:val="595959"/>
              </w:rPr>
              <w:t>IFD 31.1</w:t>
            </w:r>
          </w:p>
        </w:tc>
        <w:tc>
          <w:tcPr>
            <w:tcW w:w="8080" w:type="dxa"/>
            <w:gridSpan w:val="2"/>
            <w:tcBorders>
              <w:top w:val="nil"/>
              <w:right w:val="single" w:sz="4" w:space="0" w:color="595959" w:themeColor="text1" w:themeTint="A6"/>
            </w:tcBorders>
          </w:tcPr>
          <w:p w14:paraId="2B9F23A5" w14:textId="77777777" w:rsidR="00B60BE5" w:rsidRPr="00392499" w:rsidRDefault="00B60BE5"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Indicate if you incentivise investees to track social performance.</w:t>
            </w:r>
          </w:p>
        </w:tc>
      </w:tr>
      <w:tr w:rsidR="00B60BE5" w14:paraId="48D3F9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09AB015" w14:textId="77777777" w:rsidR="00B60BE5" w:rsidRPr="00AE100E" w:rsidRDefault="00B60BE5"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5C3AD523" w14:textId="77777777" w:rsidR="00B60BE5"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563F8F9A" w14:textId="77777777" w:rsidR="00B60BE5" w:rsidRPr="00B734A4"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60BE5" w14:paraId="4530A440"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655A16C" w14:textId="77777777" w:rsidR="00B60BE5" w:rsidRDefault="00B60BE5" w:rsidP="00B60BE5">
            <w:pPr>
              <w:pStyle w:val="INDICATORNUMBER"/>
              <w:rPr>
                <w:rStyle w:val="IntenseEmphasis"/>
                <w:b/>
                <w:i w:val="0"/>
                <w:color w:val="595959"/>
              </w:rPr>
            </w:pPr>
            <w:r>
              <w:rPr>
                <w:rStyle w:val="IntenseEmphasis"/>
                <w:b/>
                <w:i w:val="0"/>
                <w:color w:val="595959"/>
              </w:rPr>
              <w:t>IFD 31.2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C9C1F98" w14:textId="77777777" w:rsidR="00B60BE5" w:rsidRPr="006D231C" w:rsidRDefault="00B60BE5"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Explain how you incentivise investees to track social performance.</w:t>
            </w:r>
          </w:p>
        </w:tc>
      </w:tr>
      <w:tr w:rsidR="00B60BE5" w14:paraId="331C263D" w14:textId="77777777" w:rsidTr="00B60BE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001A0EB9" w14:textId="77777777" w:rsidR="00B60BE5" w:rsidRDefault="00B60BE5" w:rsidP="00B60BE5">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355DD746"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B60BE5" w14:paraId="0F7483AB"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49A8706" w14:textId="77777777" w:rsidR="00B60BE5" w:rsidRPr="00B734A4" w:rsidRDefault="00B60BE5" w:rsidP="00B60BE5">
            <w:pPr>
              <w:pStyle w:val="INDICATORNUMBER"/>
              <w:rPr>
                <w:rStyle w:val="IntenseEmphasis"/>
                <w:b/>
                <w:i w:val="0"/>
                <w:color w:val="595959"/>
              </w:rPr>
            </w:pPr>
            <w:r>
              <w:rPr>
                <w:rStyle w:val="IntenseEmphasis"/>
                <w:b/>
                <w:i w:val="0"/>
                <w:color w:val="595959"/>
              </w:rPr>
              <w:t>IFD 31.3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4A9BBEF5" w14:textId="77777777" w:rsidR="00B60BE5" w:rsidRPr="006D231C" w:rsidRDefault="00B60BE5"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B60BE5" w14:paraId="2E444B3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20E765E2" w14:textId="77777777" w:rsidR="00B60BE5" w:rsidRDefault="00B60BE5"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2884333"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AF9D01F" w14:textId="77777777" w:rsidR="00B60BE5" w:rsidRDefault="00B60BE5" w:rsidP="00B60BE5">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B60BE5" w14:paraId="632916A1"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580005C3" w14:textId="77777777" w:rsidR="00B60BE5" w:rsidRPr="00191BC1" w:rsidRDefault="00B60BE5"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31</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CD5A45D" w14:textId="77777777" w:rsidR="00B60BE5" w:rsidRPr="00191BC1"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60BE5" w:rsidRPr="00CF025D" w14:paraId="59985A9C" w14:textId="77777777" w:rsidTr="001D01A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0F1D0B09" w14:textId="77777777" w:rsidR="00B60BE5" w:rsidRDefault="00B60BE5" w:rsidP="00725CFC">
            <w:pPr>
              <w:pStyle w:val="INDICATORNUMBER"/>
              <w:rPr>
                <w:rStyle w:val="IntenseEmphasis"/>
                <w:b/>
                <w:bCs w:val="0"/>
                <w:i w:val="0"/>
                <w:iCs w:val="0"/>
                <w:color w:val="595959"/>
              </w:rPr>
            </w:pPr>
            <w:r>
              <w:rPr>
                <w:rStyle w:val="IntenseEmphasis"/>
                <w:b/>
                <w:bCs w:val="0"/>
                <w:i w:val="0"/>
                <w:iCs w:val="0"/>
                <w:color w:val="595959"/>
              </w:rPr>
              <w:t>IFD 31.</w:t>
            </w:r>
            <w:r w:rsidR="00725CFC">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19F47BF1" w14:textId="77777777" w:rsidR="00B60BE5" w:rsidRPr="00235AC3"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For example, for fixed income investors, is there a discount on the interest rate available where environmental, social or governance performance is positive?</w:t>
            </w:r>
          </w:p>
        </w:tc>
      </w:tr>
      <w:tr w:rsidR="00B60BE5" w:rsidRPr="00CF025D" w14:paraId="0A0DE05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59F11537" w14:textId="77777777" w:rsidR="00B60BE5" w:rsidRPr="00B60BE5" w:rsidRDefault="00B60BE5" w:rsidP="001D01AF">
            <w:pPr>
              <w:pStyle w:val="INDICATORTEXT"/>
              <w:jc w:val="both"/>
              <w:rPr>
                <w:b/>
                <w:bCs/>
                <w:szCs w:val="18"/>
              </w:rPr>
            </w:pPr>
            <w:r w:rsidRPr="00B60BE5">
              <w:rPr>
                <w:b/>
                <w:bCs/>
                <w:szCs w:val="18"/>
              </w:rPr>
              <w:t>LOGIC</w:t>
            </w:r>
          </w:p>
        </w:tc>
      </w:tr>
      <w:tr w:rsidR="00B60BE5" w:rsidRPr="00CF025D" w14:paraId="2A809B11" w14:textId="77777777" w:rsidTr="001D01A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33976E61"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DFDF8A3" w14:textId="77777777" w:rsidR="00B60BE5" w:rsidRPr="00B60BE5" w:rsidRDefault="00C40C03"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w:t>
            </w:r>
            <w:r w:rsidR="00B60BE5" w:rsidRPr="00B60BE5">
              <w:rPr>
                <w:bCs/>
                <w:szCs w:val="18"/>
              </w:rPr>
              <w:t xml:space="preserve"> </w:t>
            </w:r>
          </w:p>
          <w:p w14:paraId="6102C743" w14:textId="77777777" w:rsidR="00B60BE5" w:rsidRPr="002F324F" w:rsidRDefault="00B60BE5" w:rsidP="00725CF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[31.2] will be applicable if </w:t>
            </w:r>
            <w:r w:rsidR="00725CFC">
              <w:rPr>
                <w:bCs/>
                <w:szCs w:val="18"/>
              </w:rPr>
              <w:t>‘</w:t>
            </w:r>
            <w:r w:rsidRPr="00B60BE5">
              <w:rPr>
                <w:bCs/>
                <w:szCs w:val="18"/>
              </w:rPr>
              <w:t>Yes</w:t>
            </w:r>
            <w:r w:rsidR="00725CFC">
              <w:rPr>
                <w:bCs/>
                <w:szCs w:val="18"/>
              </w:rPr>
              <w:t>’</w:t>
            </w:r>
            <w:r w:rsidR="00C40C03">
              <w:rPr>
                <w:bCs/>
                <w:szCs w:val="18"/>
              </w:rPr>
              <w:t xml:space="preserve"> is reported</w:t>
            </w:r>
            <w:r w:rsidRPr="00B60BE5">
              <w:rPr>
                <w:bCs/>
                <w:szCs w:val="18"/>
              </w:rPr>
              <w:t xml:space="preserve"> in [31.1]</w:t>
            </w:r>
            <w:r>
              <w:rPr>
                <w:bCs/>
                <w:szCs w:val="18"/>
              </w:rPr>
              <w:t>.</w:t>
            </w:r>
          </w:p>
        </w:tc>
      </w:tr>
      <w:tr w:rsidR="00B60BE5" w:rsidRPr="00CF025D" w14:paraId="2E16C4B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265E620" w14:textId="77777777" w:rsidR="00B60BE5" w:rsidRPr="009F7AAC" w:rsidRDefault="00B60BE5" w:rsidP="001D01AF">
            <w:pPr>
              <w:pStyle w:val="INDICATORTEXT"/>
              <w:jc w:val="both"/>
              <w:rPr>
                <w:b/>
                <w:bCs/>
                <w:szCs w:val="18"/>
              </w:rPr>
            </w:pPr>
            <w:r w:rsidRPr="009F7AAC">
              <w:rPr>
                <w:b/>
                <w:bCs/>
                <w:szCs w:val="18"/>
              </w:rPr>
              <w:t>ASSESSMENT</w:t>
            </w:r>
          </w:p>
        </w:tc>
      </w:tr>
      <w:tr w:rsidR="00B60BE5" w:rsidRPr="00CF025D" w14:paraId="134502D3" w14:textId="77777777" w:rsidTr="005D17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808080" w:themeColor="background1" w:themeShade="80"/>
              <w:right w:val="single" w:sz="4" w:space="0" w:color="7F7F7F" w:themeColor="text1" w:themeTint="80"/>
            </w:tcBorders>
          </w:tcPr>
          <w:p w14:paraId="0AC3A2AF"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80" w:type="dxa"/>
            <w:tcBorders>
              <w:top w:val="single" w:sz="4" w:space="0" w:color="A6A6A6" w:themeColor="background1" w:themeShade="A6"/>
              <w:left w:val="single" w:sz="4" w:space="0" w:color="7F7F7F" w:themeColor="text1" w:themeTint="80"/>
              <w:bottom w:val="single" w:sz="4" w:space="0" w:color="808080" w:themeColor="background1" w:themeShade="80"/>
              <w:right w:val="single" w:sz="4" w:space="0" w:color="595959" w:themeColor="text1" w:themeTint="A6"/>
            </w:tcBorders>
          </w:tcPr>
          <w:p w14:paraId="035677D2" w14:textId="77777777" w:rsidR="00B60BE5" w:rsidRPr="00B60BE5"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Maximum score: Three </w:t>
            </w:r>
            <w:r w:rsidRPr="00B60BE5">
              <w:rPr>
                <w:bCs/>
                <w:szCs w:val="18"/>
              </w:rPr>
              <w:sym w:font="Wingdings" w:char="F0AB"/>
            </w:r>
          </w:p>
          <w:p w14:paraId="771E469D" w14:textId="77777777" w:rsidR="00B60BE5" w:rsidRPr="002F324F"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The assessment of this indicator is based on your responses to [31.1].</w:t>
            </w:r>
          </w:p>
        </w:tc>
      </w:tr>
    </w:tbl>
    <w:p w14:paraId="534F0D5E" w14:textId="77777777" w:rsidR="00B60BE5" w:rsidRDefault="00B60BE5" w:rsidP="00B60BE5">
      <w:pPr>
        <w:pStyle w:val="INDICATORTEXT"/>
        <w:ind w:left="0"/>
        <w:rPr>
          <w:b/>
          <w:szCs w:val="18"/>
        </w:rPr>
        <w:sectPr w:rsidR="00B60BE5" w:rsidSect="00855023">
          <w:headerReference w:type="default" r:id="rId59"/>
          <w:headerReference w:type="first" r:id="rId60"/>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60BE5" w14:paraId="3A8AB56C" w14:textId="77777777" w:rsidTr="001D01AF">
        <w:trPr>
          <w:cnfStyle w:val="100000000000" w:firstRow="1" w:lastRow="0" w:firstColumn="0" w:lastColumn="0" w:oddVBand="0" w:evenVBand="0" w:oddHBand="0" w:evenHBand="0" w:firstRowFirstColumn="0" w:firstRowLastColumn="0" w:lastRowFirstColumn="0" w:lastRowLastColumn="0"/>
        </w:trPr>
        <w:tc>
          <w:tcPr>
            <w:tcW w:w="9129" w:type="dxa"/>
          </w:tcPr>
          <w:p w14:paraId="57F22A9E" w14:textId="77777777" w:rsidR="00B60BE5" w:rsidRDefault="00B60BE5" w:rsidP="001D01AF">
            <w:pPr>
              <w:widowControl/>
              <w:autoSpaceDE/>
              <w:autoSpaceDN/>
              <w:adjustRightInd/>
              <w:spacing w:after="0" w:line="240" w:lineRule="auto"/>
              <w:rPr>
                <w:rStyle w:val="IntenseEmphasis"/>
                <w:b/>
                <w:bCs w:val="0"/>
                <w:i w:val="0"/>
                <w:iCs w:val="0"/>
              </w:rPr>
            </w:pPr>
            <w:r>
              <w:lastRenderedPageBreak/>
              <w:t>SECTION</w:t>
            </w:r>
          </w:p>
        </w:tc>
      </w:tr>
      <w:tr w:rsidR="00B60BE5" w14:paraId="475CF2C7" w14:textId="77777777" w:rsidTr="001D01AF">
        <w:trPr>
          <w:cnfStyle w:val="010000000000" w:firstRow="0" w:lastRow="1" w:firstColumn="0" w:lastColumn="0" w:oddVBand="0" w:evenVBand="0" w:oddHBand="0" w:evenHBand="0" w:firstRowFirstColumn="0" w:firstRowLastColumn="0" w:lastRowFirstColumn="0" w:lastRowLastColumn="0"/>
        </w:trPr>
        <w:tc>
          <w:tcPr>
            <w:tcW w:w="9129" w:type="dxa"/>
          </w:tcPr>
          <w:p w14:paraId="56B29D89" w14:textId="77777777" w:rsidR="00B60BE5" w:rsidRPr="008C02AE" w:rsidRDefault="00B60BE5" w:rsidP="00B60BE5">
            <w:pPr>
              <w:pStyle w:val="Heading2"/>
              <w:outlineLvl w:val="1"/>
              <w:rPr>
                <w:rStyle w:val="IntenseEmphasis"/>
                <w:i w:val="0"/>
                <w:iCs w:val="0"/>
                <w:color w:val="008CD0"/>
              </w:rPr>
            </w:pPr>
            <w:bookmarkStart w:id="15" w:name="_Toc368050689"/>
            <w:r>
              <w:t>PIIF Principle 7</w:t>
            </w:r>
            <w:r w:rsidRPr="008C02AE">
              <w:t xml:space="preserve">: </w:t>
            </w:r>
            <w:r>
              <w:t>Standards</w:t>
            </w:r>
            <w:bookmarkEnd w:id="15"/>
          </w:p>
        </w:tc>
      </w:tr>
    </w:tbl>
    <w:p w14:paraId="73980310" w14:textId="77777777" w:rsidR="00B60BE5" w:rsidRDefault="00B60BE5" w:rsidP="00B60BE5">
      <w:pPr>
        <w:pStyle w:val="INDICATORNUMBER"/>
      </w:pPr>
    </w:p>
    <w:p w14:paraId="55EAA54B" w14:textId="77777777" w:rsidR="00B60BE5" w:rsidRDefault="00B60BE5" w:rsidP="00B60BE5">
      <w:pPr>
        <w:pStyle w:val="INDICATORTEXT"/>
        <w:ind w:left="0"/>
        <w:rPr>
          <w:b/>
          <w:bCs/>
          <w:i/>
          <w:szCs w:val="18"/>
          <w:lang w:eastAsia="en-GB"/>
        </w:rPr>
      </w:pPr>
      <w:r w:rsidRPr="00B60BE5">
        <w:rPr>
          <w:b/>
          <w:bCs/>
          <w:i/>
          <w:szCs w:val="18"/>
          <w:lang w:eastAsia="en-GB"/>
        </w:rPr>
        <w:t>Possible action:</w:t>
      </w:r>
    </w:p>
    <w:p w14:paraId="42CAC136" w14:textId="77777777" w:rsidR="00B60BE5" w:rsidRPr="00B60BE5" w:rsidRDefault="00B60BE5" w:rsidP="00B60BE5">
      <w:pPr>
        <w:pStyle w:val="INDICATORTEXT"/>
        <w:ind w:left="0"/>
        <w:rPr>
          <w:bCs/>
          <w:i/>
          <w:szCs w:val="18"/>
          <w:lang w:eastAsia="en-GB"/>
        </w:rPr>
      </w:pPr>
      <w:r w:rsidRPr="00B60BE5">
        <w:rPr>
          <w:bCs/>
          <w:i/>
          <w:szCs w:val="18"/>
          <w:lang w:eastAsia="en-GB"/>
        </w:rPr>
        <w:t>Participate in networks to share tools, information and resources.  </w:t>
      </w:r>
    </w:p>
    <w:p w14:paraId="44817B3A" w14:textId="77777777" w:rsidR="00B60BE5" w:rsidRDefault="00B60BE5" w:rsidP="00B60BE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60BE5" w14:paraId="58087DC3"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5A654C1"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p>
        </w:tc>
        <w:tc>
          <w:tcPr>
            <w:tcW w:w="3402" w:type="dxa"/>
          </w:tcPr>
          <w:p w14:paraId="2EC61857"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E80975"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DF6E062"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B60BE5" w14:paraId="7075B666" w14:textId="77777777" w:rsidTr="001D01A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1B6714B"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32</w:t>
            </w:r>
          </w:p>
        </w:tc>
        <w:tc>
          <w:tcPr>
            <w:tcW w:w="3402" w:type="dxa"/>
          </w:tcPr>
          <w:p w14:paraId="0F42501F" w14:textId="77777777" w:rsidR="00B60BE5" w:rsidRPr="00356CDA"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99385CD" w14:textId="77777777" w:rsidR="00B60BE5" w:rsidRPr="00A57E01"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40CFA8C"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5206C908"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993"/>
        <w:gridCol w:w="8221"/>
      </w:tblGrid>
      <w:tr w:rsidR="0040294C" w14:paraId="39B6EEDD"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left w:val="single" w:sz="4" w:space="0" w:color="0070C0"/>
              <w:bottom w:val="single" w:sz="4" w:space="0" w:color="0070C0"/>
            </w:tcBorders>
            <w:shd w:val="clear" w:color="auto" w:fill="00B0F0"/>
          </w:tcPr>
          <w:p w14:paraId="16A63424" w14:textId="77777777" w:rsidR="0040294C" w:rsidRPr="00903B63" w:rsidRDefault="0040294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32</w:t>
            </w:r>
          </w:p>
        </w:tc>
        <w:tc>
          <w:tcPr>
            <w:tcW w:w="8221" w:type="dxa"/>
            <w:tcBorders>
              <w:top w:val="single" w:sz="4" w:space="0" w:color="0070C0"/>
              <w:bottom w:val="single" w:sz="4" w:space="0" w:color="0070C0"/>
              <w:right w:val="single" w:sz="4" w:space="0" w:color="0070C0"/>
            </w:tcBorders>
            <w:shd w:val="clear" w:color="auto" w:fill="0070C0"/>
          </w:tcPr>
          <w:p w14:paraId="522CF4C9" w14:textId="77777777" w:rsidR="0040294C" w:rsidRPr="00903B63" w:rsidRDefault="0040294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94C" w14:paraId="7C4E7A6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tcBorders>
            <w:vAlign w:val="top"/>
          </w:tcPr>
          <w:p w14:paraId="1AB0092F"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32.1</w:t>
            </w:r>
          </w:p>
        </w:tc>
        <w:tc>
          <w:tcPr>
            <w:tcW w:w="8221" w:type="dxa"/>
            <w:tcBorders>
              <w:top w:val="single" w:sz="4" w:space="0" w:color="0070C0"/>
              <w:right w:val="single" w:sz="4" w:space="0" w:color="0070C0"/>
            </w:tcBorders>
            <w:shd w:val="clear" w:color="auto" w:fill="DAEEF3" w:themeFill="accent5" w:themeFillTint="33"/>
          </w:tcPr>
          <w:p w14:paraId="42BE330B" w14:textId="77777777" w:rsidR="0040294C" w:rsidRPr="007D22B7"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r w:rsidRPr="0040294C">
              <w:t>Select which of the following collaborative initiatives your organisation has supported or participated in, and the role you played.</w:t>
            </w:r>
          </w:p>
        </w:tc>
      </w:tr>
      <w:tr w:rsidR="0040294C" w14:paraId="7E9E26F4" w14:textId="77777777" w:rsidTr="00BC44A4">
        <w:trPr>
          <w:trHeight w:val="436"/>
        </w:trPr>
        <w:tc>
          <w:tcPr>
            <w:cnfStyle w:val="001000000000" w:firstRow="0" w:lastRow="0" w:firstColumn="1" w:lastColumn="0" w:oddVBand="0" w:evenVBand="0" w:oddHBand="0" w:evenHBand="0" w:firstRowFirstColumn="0" w:firstRowLastColumn="0" w:lastRowFirstColumn="0" w:lastRowLastColumn="0"/>
            <w:tcW w:w="993" w:type="dxa"/>
            <w:vMerge w:val="restart"/>
            <w:tcBorders>
              <w:left w:val="single" w:sz="4" w:space="0" w:color="0070C0"/>
            </w:tcBorders>
            <w:vAlign w:val="top"/>
          </w:tcPr>
          <w:p w14:paraId="52195EF9"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520349FE" w14:textId="77777777" w:rsidR="0040294C" w:rsidRPr="0073065B"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The Principles for Investors in Inclusive Finance</w:t>
            </w:r>
          </w:p>
        </w:tc>
      </w:tr>
      <w:tr w:rsidR="0040294C" w14:paraId="22F7F126"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C2F80D7"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right w:val="single" w:sz="4" w:space="0" w:color="0070C0"/>
            </w:tcBorders>
            <w:shd w:val="clear" w:color="auto" w:fill="auto"/>
          </w:tcPr>
          <w:p w14:paraId="39D6E457"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4745472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726049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D98588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17FD8DC7"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6307A580"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bottom w:val="single" w:sz="4" w:space="0" w:color="0070C0"/>
            </w:tcBorders>
            <w:vAlign w:val="top"/>
          </w:tcPr>
          <w:p w14:paraId="1BCC23DA"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014D683A"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The Smart Campaign</w:t>
            </w:r>
          </w:p>
        </w:tc>
      </w:tr>
      <w:tr w:rsidR="0040294C" w14:paraId="393DA14C"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03ADB55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4C5249D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57300B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205629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644AC07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BBA82B9"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0DAF64EC" w14:textId="77777777" w:rsidTr="00BC44A4">
        <w:trPr>
          <w:trHeight w:val="498"/>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70071841"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708D10DC"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Social Performance Task Force</w:t>
            </w:r>
          </w:p>
        </w:tc>
      </w:tr>
      <w:tr w:rsidR="0040294C" w14:paraId="5C60536E"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tcBorders>
            <w:vAlign w:val="top"/>
          </w:tcPr>
          <w:p w14:paraId="0323960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19B17D0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6B6A82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14FAEC9"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3D6757C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CA8D93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85DC0A2" w14:textId="77777777" w:rsidTr="0003187E">
        <w:trPr>
          <w:trHeight w:val="459"/>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5BA3B03B"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2CACE998" w14:textId="6221A214" w:rsidR="0040294C" w:rsidRPr="00C53AF0" w:rsidRDefault="00013A82"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F3454E">
              <w:rPr>
                <w:b/>
                <w:bCs/>
                <w:color w:val="FFFFFF" w:themeColor="background1"/>
              </w:rPr>
              <w:t>Financial Inclusion Equity Council (formerly CMEF)</w:t>
            </w:r>
          </w:p>
        </w:tc>
      </w:tr>
      <w:tr w:rsidR="0040294C" w14:paraId="13F46A7E" w14:textId="77777777" w:rsidTr="000318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4F9DC1B"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03D1465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0C7773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21898A14"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5BD8FCE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BCF706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780D133" w14:textId="77777777" w:rsidTr="0003187E">
        <w:trPr>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bottom w:val="nil"/>
            </w:tcBorders>
            <w:vAlign w:val="top"/>
          </w:tcPr>
          <w:p w14:paraId="6EC204E2"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0070C0"/>
              <w:bottom w:val="nil"/>
              <w:right w:val="single" w:sz="4" w:space="0" w:color="0070C0"/>
            </w:tcBorders>
            <w:shd w:val="clear" w:color="auto" w:fill="A6A6A6" w:themeFill="background1" w:themeFillShade="A6"/>
          </w:tcPr>
          <w:p w14:paraId="405E87DE"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European Microfinance Platform (eMFP)</w:t>
            </w:r>
          </w:p>
        </w:tc>
      </w:tr>
      <w:tr w:rsidR="0040294C" w14:paraId="5878289F"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7F7F7F" w:themeColor="text1" w:themeTint="80"/>
            </w:tcBorders>
            <w:vAlign w:val="top"/>
          </w:tcPr>
          <w:p w14:paraId="6EAECBC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7F7F7F" w:themeColor="text1" w:themeTint="80"/>
              <w:right w:val="single" w:sz="4" w:space="0" w:color="0070C0"/>
            </w:tcBorders>
            <w:shd w:val="clear" w:color="auto" w:fill="auto"/>
          </w:tcPr>
          <w:p w14:paraId="73762C44"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8461D9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ACF593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E5913B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D64A50A" w14:textId="77777777" w:rsidR="002E6964" w:rsidRPr="0040294C"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4133336D"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7F7F7F" w:themeColor="text1" w:themeTint="80"/>
              <w:left w:val="single" w:sz="4" w:space="0" w:color="0070C0"/>
              <w:bottom w:val="single" w:sz="4" w:space="0" w:color="0070C0"/>
            </w:tcBorders>
            <w:vAlign w:val="top"/>
          </w:tcPr>
          <w:p w14:paraId="20279233"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7F7F7F" w:themeColor="text1" w:themeTint="80"/>
              <w:bottom w:val="nil"/>
              <w:right w:val="single" w:sz="4" w:space="0" w:color="0070C0"/>
            </w:tcBorders>
            <w:shd w:val="clear" w:color="auto" w:fill="A6A6A6" w:themeFill="background1" w:themeFillShade="A6"/>
          </w:tcPr>
          <w:p w14:paraId="1803B9ED"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Global Impact Investors Network (GIIN)</w:t>
            </w:r>
          </w:p>
        </w:tc>
      </w:tr>
      <w:tr w:rsidR="0040294C" w14:paraId="1EF58675"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350ECE1F"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0E970EB3"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18C4E1C"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5A2F68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1FD45B2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27E03D2"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3203C34"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15F5985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6A6A6" w:themeFill="background1" w:themeFillShade="A6"/>
          </w:tcPr>
          <w:p w14:paraId="79BEACD1" w14:textId="77777777" w:rsidR="0040294C" w:rsidRPr="0073065B" w:rsidRDefault="0040294C" w:rsidP="00C6152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Other network</w:t>
            </w:r>
            <w:r w:rsidR="00C6152C">
              <w:rPr>
                <w:b/>
                <w:bCs/>
                <w:color w:val="FFFFFF" w:themeColor="background1"/>
              </w:rPr>
              <w:t>,</w:t>
            </w:r>
            <w:r w:rsidRPr="0040294C">
              <w:rPr>
                <w:b/>
                <w:bCs/>
                <w:color w:val="FFFFFF" w:themeColor="background1"/>
              </w:rPr>
              <w:t xml:space="preserve"> association memberships and/or specific collaboration related to the promotion of inclusive finance, specify</w:t>
            </w:r>
            <w:r>
              <w:rPr>
                <w:b/>
                <w:bCs/>
                <w:color w:val="FFFFFF" w:themeColor="background1"/>
              </w:rPr>
              <w:t>____________</w:t>
            </w:r>
          </w:p>
        </w:tc>
      </w:tr>
      <w:tr w:rsidR="0040294C" w14:paraId="10EF7F49"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0070C0"/>
            </w:tcBorders>
            <w:vAlign w:val="top"/>
          </w:tcPr>
          <w:p w14:paraId="2F9FCD24"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bottom w:val="single" w:sz="4" w:space="0" w:color="0070C0"/>
              <w:right w:val="single" w:sz="4" w:space="0" w:color="0070C0"/>
            </w:tcBorders>
            <w:shd w:val="clear" w:color="auto" w:fill="auto"/>
          </w:tcPr>
          <w:p w14:paraId="0763F54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F1F3A41"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6D58FDB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443C53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FDC6EFE"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5B8AD29A"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bottom w:val="nil"/>
            </w:tcBorders>
            <w:vAlign w:val="top"/>
          </w:tcPr>
          <w:p w14:paraId="33E976A2" w14:textId="77777777" w:rsidR="0040294C" w:rsidRDefault="0040294C" w:rsidP="001D01AF">
            <w:pPr>
              <w:pStyle w:val="INDICATORNUMBER"/>
              <w:rPr>
                <w:rStyle w:val="IntenseEmphasis"/>
                <w:b/>
                <w:bCs w:val="0"/>
                <w:i w:val="0"/>
                <w:iCs w:val="0"/>
                <w:color w:val="595959"/>
              </w:rPr>
            </w:pPr>
            <w:r>
              <w:rPr>
                <w:rStyle w:val="IntenseEmphasis"/>
                <w:b/>
                <w:bCs w:val="0"/>
                <w:i w:val="0"/>
                <w:iCs w:val="0"/>
                <w:color w:val="595959"/>
              </w:rPr>
              <w:t>IFD 32.2</w:t>
            </w:r>
          </w:p>
        </w:tc>
        <w:tc>
          <w:tcPr>
            <w:tcW w:w="8221" w:type="dxa"/>
            <w:tcBorders>
              <w:top w:val="single" w:sz="4" w:space="0" w:color="0070C0"/>
              <w:bottom w:val="nil"/>
              <w:right w:val="single" w:sz="4" w:space="0" w:color="0070C0"/>
            </w:tcBorders>
            <w:shd w:val="clear" w:color="auto" w:fill="DAEEF3" w:themeFill="accent5" w:themeFillTint="33"/>
          </w:tcPr>
          <w:p w14:paraId="562C65AA" w14:textId="77777777" w:rsidR="0040294C"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40294C">
              <w:t>If you have indicated that your organisation was involved in any of the above, please provide a brief commentary.</w:t>
            </w:r>
          </w:p>
          <w:p w14:paraId="287B500B" w14:textId="77777777" w:rsidR="0040294C" w:rsidRPr="00903B63"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0294C" w14:paraId="1439B186"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tcBorders>
            <w:vAlign w:val="top"/>
          </w:tcPr>
          <w:p w14:paraId="1EED6009"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uto"/>
          </w:tcPr>
          <w:p w14:paraId="2FA89063" w14:textId="77777777" w:rsidR="0040294C" w:rsidRPr="00E620EE"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40294C" w14:paraId="1814E83D"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70C0"/>
              <w:left w:val="single" w:sz="4" w:space="0" w:color="0070C0"/>
            </w:tcBorders>
            <w:vAlign w:val="top"/>
          </w:tcPr>
          <w:p w14:paraId="6DB187A3"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32.3</w:t>
            </w:r>
          </w:p>
        </w:tc>
        <w:tc>
          <w:tcPr>
            <w:tcW w:w="8221" w:type="dxa"/>
            <w:tcBorders>
              <w:top w:val="single" w:sz="4" w:space="0" w:color="0070C0"/>
              <w:right w:val="single" w:sz="4" w:space="0" w:color="0070C0"/>
            </w:tcBorders>
            <w:shd w:val="clear" w:color="auto" w:fill="DAEEF3" w:themeFill="accent5" w:themeFillTint="33"/>
          </w:tcPr>
          <w:p w14:paraId="0FAD69BC" w14:textId="77777777" w:rsidR="0040294C" w:rsidRPr="001C0916"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16B5F71" w14:textId="77777777" w:rsidR="0040294C" w:rsidRPr="003939E2"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40294C" w14:paraId="5BE74EE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top w:val="nil"/>
              <w:left w:val="single" w:sz="4" w:space="0" w:color="0070C0"/>
              <w:bottom w:val="single" w:sz="4" w:space="0" w:color="0070C0"/>
            </w:tcBorders>
            <w:vAlign w:val="top"/>
          </w:tcPr>
          <w:p w14:paraId="62F69B11"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5002B2B5" w14:textId="77777777" w:rsidR="0040294C" w:rsidRPr="00641017"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7B75A5CC" w14:textId="77777777" w:rsidR="00B60BE5" w:rsidRDefault="00B60BE5" w:rsidP="00BC44A4">
      <w:pPr>
        <w:pStyle w:val="NoSpacing"/>
      </w:pPr>
    </w:p>
    <w:tbl>
      <w:tblPr>
        <w:tblStyle w:val="SubSectionIndicatorTableMANDATORY"/>
        <w:tblW w:w="9134" w:type="dxa"/>
        <w:tblInd w:w="5" w:type="dxa"/>
        <w:tblLook w:val="04A0" w:firstRow="1" w:lastRow="0" w:firstColumn="1" w:lastColumn="0" w:noHBand="0" w:noVBand="1"/>
      </w:tblPr>
      <w:tblGrid>
        <w:gridCol w:w="1097"/>
        <w:gridCol w:w="8037"/>
      </w:tblGrid>
      <w:tr w:rsidR="00213043" w14:paraId="48362E6F"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39FF64E"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8037" w:type="dxa"/>
            <w:tcBorders>
              <w:top w:val="single" w:sz="4" w:space="0" w:color="0082C8"/>
              <w:bottom w:val="nil"/>
              <w:right w:val="single" w:sz="4" w:space="0" w:color="0070C0"/>
            </w:tcBorders>
          </w:tcPr>
          <w:p w14:paraId="0DB76323"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13043" w:rsidRPr="00D5451C" w14:paraId="5EE59C5E" w14:textId="77777777" w:rsidTr="0021304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tcPr>
          <w:p w14:paraId="6662CD68" w14:textId="77777777" w:rsidR="00213043" w:rsidRPr="00894ECF" w:rsidRDefault="00213043" w:rsidP="00213043">
            <w:pPr>
              <w:pStyle w:val="INDICATORTEXT"/>
              <w:rPr>
                <w:rFonts w:ascii="Helvetica" w:hAnsi="Helvetica" w:cs="Helvetica"/>
                <w:b/>
                <w:color w:val="333333"/>
              </w:rPr>
            </w:pPr>
            <w:r w:rsidRPr="00894ECF">
              <w:rPr>
                <w:b/>
                <w:bCs/>
                <w:szCs w:val="18"/>
              </w:rPr>
              <w:t>ASSESSMENT</w:t>
            </w:r>
          </w:p>
        </w:tc>
      </w:tr>
      <w:tr w:rsidR="00213043" w:rsidRPr="00D5451C" w14:paraId="2244F835"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7B2480A7" w14:textId="77777777" w:rsidR="00213043" w:rsidRDefault="00213043" w:rsidP="001D01AF">
            <w:pPr>
              <w:pStyle w:val="INDICATORNUMBER"/>
              <w:rPr>
                <w:rStyle w:val="IntenseEmphasis"/>
                <w:b/>
                <w:bCs w:val="0"/>
                <w:i w:val="0"/>
                <w:iCs w:val="0"/>
                <w:color w:val="595959"/>
              </w:rPr>
            </w:pPr>
            <w:r>
              <w:rPr>
                <w:rStyle w:val="IntenseEmphasis"/>
                <w:b/>
                <w:bCs w:val="0"/>
                <w:i w:val="0"/>
                <w:iCs w:val="0"/>
                <w:color w:val="595959"/>
              </w:rPr>
              <w:t>IFD 32</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01B52EEF" w14:textId="77777777" w:rsidR="00213043" w:rsidRPr="00213043"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213043">
              <w:rPr>
                <w:rFonts w:cs="Calibri"/>
              </w:rPr>
              <w:t xml:space="preserve">Maximum score: Three </w:t>
            </w:r>
            <w:r w:rsidRPr="00213043">
              <w:rPr>
                <w:rFonts w:cs="Calibri"/>
              </w:rPr>
              <w:sym w:font="Wingdings" w:char="F0AB"/>
            </w:r>
          </w:p>
          <w:p w14:paraId="795AF918" w14:textId="77777777" w:rsidR="00213043" w:rsidRPr="00B32739"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213043">
              <w:rPr>
                <w:rFonts w:cs="Calibri"/>
              </w:rPr>
              <w:t>The assessment of this indicator is based on your responses to [32.1]. This indicator assesses signatories’ involvement in collaborative initiatives. A higher level of involvement will receive higher credit than being involved in many organisations/initiatives</w:t>
            </w:r>
            <w:r w:rsidR="00BC44A4">
              <w:rPr>
                <w:rFonts w:cs="Calibri"/>
              </w:rPr>
              <w:t>.</w:t>
            </w:r>
          </w:p>
        </w:tc>
      </w:tr>
    </w:tbl>
    <w:p w14:paraId="58AF3435" w14:textId="77777777" w:rsidR="00213043" w:rsidRDefault="00213043" w:rsidP="00BC44A4">
      <w:pPr>
        <w:pStyle w:val="NoSpacing"/>
      </w:pPr>
    </w:p>
    <w:tbl>
      <w:tblPr>
        <w:tblStyle w:val="SubSectionIndicatorTableMANDATORY"/>
        <w:tblW w:w="9134" w:type="dxa"/>
        <w:tblInd w:w="5" w:type="dxa"/>
        <w:tblLook w:val="04A0" w:firstRow="1" w:lastRow="0" w:firstColumn="1" w:lastColumn="0" w:noHBand="0" w:noVBand="1"/>
      </w:tblPr>
      <w:tblGrid>
        <w:gridCol w:w="1985"/>
        <w:gridCol w:w="7149"/>
      </w:tblGrid>
      <w:tr w:rsidR="00213043" w14:paraId="518B38D9" w14:textId="77777777" w:rsidTr="005D179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85" w:type="dxa"/>
            <w:tcBorders>
              <w:top w:val="single" w:sz="4" w:space="0" w:color="0082C8"/>
              <w:bottom w:val="single" w:sz="4" w:space="0" w:color="A6A6A6" w:themeColor="background1" w:themeShade="A6"/>
            </w:tcBorders>
          </w:tcPr>
          <w:p w14:paraId="75035810"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7149" w:type="dxa"/>
            <w:tcBorders>
              <w:top w:val="single" w:sz="4" w:space="0" w:color="0082C8"/>
              <w:bottom w:val="single" w:sz="4" w:space="0" w:color="A6A6A6" w:themeColor="background1" w:themeShade="A6"/>
              <w:right w:val="single" w:sz="4" w:space="0" w:color="0070C0"/>
            </w:tcBorders>
          </w:tcPr>
          <w:p w14:paraId="2F6F0895"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213043" w:rsidRPr="00D5451C" w14:paraId="28D85B7B" w14:textId="77777777" w:rsidTr="005D179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6A6A6" w:themeColor="background1" w:themeShade="A6"/>
              <w:bottom w:val="single" w:sz="4" w:space="0" w:color="A6A6A6" w:themeColor="background1" w:themeShade="A6"/>
            </w:tcBorders>
            <w:vAlign w:val="top"/>
          </w:tcPr>
          <w:p w14:paraId="674AD685" w14:textId="77777777" w:rsidR="00213043" w:rsidRDefault="00213043" w:rsidP="00213043">
            <w:pPr>
              <w:pStyle w:val="INDICATORNUMBER"/>
            </w:pPr>
            <w:r>
              <w:rPr>
                <w:bCs/>
              </w:rPr>
              <w:t>Basic role</w:t>
            </w:r>
          </w:p>
        </w:tc>
        <w:tc>
          <w:tcPr>
            <w:tcW w:w="7149"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456F203"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0AED1FD8" w14:textId="77777777" w:rsidR="00BC44A4" w:rsidRDefault="00BC44A4"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szCs w:val="18"/>
              </w:rPr>
              <w:t>Joined or signed up to an initiative</w:t>
            </w:r>
            <w:r w:rsidRPr="00D41D24">
              <w:rPr>
                <w:rFonts w:cs="Calibri"/>
                <w:szCs w:val="18"/>
              </w:rPr>
              <w:t xml:space="preserve"> </w:t>
            </w:r>
          </w:p>
          <w:p w14:paraId="368B940F" w14:textId="77777777" w:rsidR="00213043" w:rsidRPr="00213043" w:rsidRDefault="00213043"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Cs/>
                <w:szCs w:val="18"/>
              </w:rPr>
            </w:pPr>
            <w:r w:rsidRPr="00213043">
              <w:rPr>
                <w:bCs/>
                <w:szCs w:val="18"/>
              </w:rPr>
              <w:t>Attended conferences as a participant</w:t>
            </w:r>
          </w:p>
          <w:p w14:paraId="4E7CA4B8" w14:textId="77777777" w:rsidR="00213043" w:rsidRDefault="00213043"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
                <w:bCs/>
              </w:rPr>
            </w:pPr>
            <w:r w:rsidRPr="00213043">
              <w:rPr>
                <w:bCs/>
                <w:szCs w:val="18"/>
              </w:rPr>
              <w:t>Attended one or two meetings arranged by the initiative to be informed of its progress</w:t>
            </w:r>
          </w:p>
        </w:tc>
      </w:tr>
      <w:tr w:rsidR="00213043" w:rsidRPr="00D5451C" w14:paraId="11D9D270"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6A6A6" w:themeColor="background1" w:themeShade="A6"/>
              <w:bottom w:val="single" w:sz="4" w:space="0" w:color="A6A6A6" w:themeColor="background1" w:themeShade="A6"/>
            </w:tcBorders>
          </w:tcPr>
          <w:p w14:paraId="0D49BCCB" w14:textId="77777777" w:rsidR="00213043" w:rsidRDefault="00213043">
            <w:pPr>
              <w:pStyle w:val="INDICATORNUMBER"/>
              <w:rPr>
                <w:bCs/>
              </w:rPr>
            </w:pPr>
            <w:r>
              <w:rPr>
                <w:bCs/>
              </w:rPr>
              <w:lastRenderedPageBreak/>
              <w:t>Moderate role</w:t>
            </w:r>
          </w:p>
        </w:tc>
        <w:tc>
          <w:tcPr>
            <w:tcW w:w="7149"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9FB2C88" w14:textId="77777777" w:rsidR="00BC44A4" w:rsidRDefault="00BC44A4" w:rsidP="00BC44A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6F8869E1" w14:textId="77777777" w:rsidR="00213043" w:rsidRDefault="00213043"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rPr>
              <w:t xml:space="preserve">Acted ad-hoc as a public spokesperson for the initiative </w:t>
            </w:r>
          </w:p>
          <w:p w14:paraId="0ABBD4EF" w14:textId="77777777" w:rsidR="00213043" w:rsidRDefault="00213043"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Participated to some degree in advancing the initiative by preparing position papers and joint statements</w:t>
            </w:r>
          </w:p>
          <w:p w14:paraId="16216E16" w14:textId="77777777" w:rsidR="00213043" w:rsidRDefault="00213043"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Contributed to the organisation or content of events organised by the initiative  </w:t>
            </w:r>
          </w:p>
        </w:tc>
      </w:tr>
      <w:tr w:rsidR="00213043" w:rsidRPr="00D5451C" w14:paraId="5EEE7E4F" w14:textId="77777777" w:rsidTr="005D179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6A6A6" w:themeColor="background1" w:themeShade="A6"/>
              <w:bottom w:val="single" w:sz="4" w:space="0" w:color="A6A6A6" w:themeColor="background1" w:themeShade="A6"/>
            </w:tcBorders>
          </w:tcPr>
          <w:p w14:paraId="497765DF" w14:textId="77777777" w:rsidR="00213043" w:rsidRDefault="00213043">
            <w:pPr>
              <w:pStyle w:val="INDICATORNUMBER"/>
              <w:rPr>
                <w:bCs/>
              </w:rPr>
            </w:pPr>
            <w:r>
              <w:rPr>
                <w:bCs/>
              </w:rPr>
              <w:t>Advanced role</w:t>
            </w:r>
          </w:p>
        </w:tc>
        <w:tc>
          <w:tcPr>
            <w:tcW w:w="7149"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7F16EEC"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1026F169" w14:textId="77777777" w:rsidR="00213043" w:rsidRDefault="00213043"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rPr>
              <w:t>Played a leading role in the initiative by preparing position papers and joint statements.</w:t>
            </w:r>
          </w:p>
          <w:p w14:paraId="4112A461" w14:textId="77777777" w:rsidR="00213043" w:rsidRDefault="00213043"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Regularly acted as a public spokesperson for the initiative and actively promoted it.</w:t>
            </w:r>
          </w:p>
          <w:p w14:paraId="0738ED52" w14:textId="77777777" w:rsidR="00213043" w:rsidRDefault="00213043"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Provided significant operational, content development and/or financial support to the initiative, beyond basic membership requirements.</w:t>
            </w:r>
          </w:p>
        </w:tc>
      </w:tr>
      <w:tr w:rsidR="00213043" w:rsidRPr="00D5451C" w14:paraId="32FEFD48"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0082C8"/>
              <w:right w:val="single" w:sz="4" w:space="0" w:color="0070C0"/>
            </w:tcBorders>
            <w:shd w:val="clear" w:color="auto" w:fill="auto"/>
          </w:tcPr>
          <w:p w14:paraId="29BBFA1C" w14:textId="77777777" w:rsidR="00213043" w:rsidRDefault="00213043" w:rsidP="00BC44A4">
            <w:pPr>
              <w:pStyle w:val="INDICATORTEXT"/>
              <w:ind w:left="360"/>
              <w:rPr>
                <w:rFonts w:cs="Calibri"/>
              </w:rPr>
            </w:pPr>
            <w:r w:rsidRPr="00213043">
              <w:rPr>
                <w:rFonts w:cs="Calibri"/>
              </w:rPr>
              <w:t xml:space="preserve">For a map of responsible investment initiatives in microfinance, </w:t>
            </w:r>
            <w:r w:rsidRPr="009A160A">
              <w:rPr>
                <w:rFonts w:cs="Calibri"/>
              </w:rPr>
              <w:t>see</w:t>
            </w:r>
            <w:r w:rsidRPr="00213043">
              <w:rPr>
                <w:rFonts w:cs="Calibri"/>
                <w:color w:val="0070C0"/>
                <w:u w:val="single"/>
              </w:rPr>
              <w:t xml:space="preserve"> </w:t>
            </w:r>
            <w:hyperlink r:id="rId61" w:history="1">
              <w:r w:rsidRPr="00213043">
                <w:rPr>
                  <w:rFonts w:cs="Calibri"/>
                  <w:color w:val="0070C0"/>
                  <w:u w:val="single"/>
                </w:rPr>
                <w:t>http://www.unpri.org/wp-content/uploads/RIinitiativesinmicrofinance.pdf</w:t>
              </w:r>
            </w:hyperlink>
            <w:r w:rsidRPr="00213043">
              <w:rPr>
                <w:rFonts w:cs="Calibri"/>
              </w:rPr>
              <w:t xml:space="preserve">. An accompanying description can be found at </w:t>
            </w:r>
            <w:hyperlink r:id="rId62" w:history="1">
              <w:r w:rsidRPr="00213043">
                <w:rPr>
                  <w:rFonts w:cs="Calibri"/>
                  <w:color w:val="0070C0"/>
                  <w:u w:val="single"/>
                </w:rPr>
                <w:t>http://www.unpri.org/wp-content/uploads/2012-11Reponsibleinvestmentinitiativesaccompanyingbriefing.pdf</w:t>
              </w:r>
            </w:hyperlink>
          </w:p>
        </w:tc>
      </w:tr>
    </w:tbl>
    <w:p w14:paraId="1579D97C" w14:textId="77777777" w:rsidR="00213043" w:rsidRDefault="00213043"/>
    <w:p w14:paraId="67699EB4" w14:textId="77777777" w:rsidR="00213043" w:rsidRDefault="00213043" w:rsidP="00213043">
      <w:r>
        <w:br w:type="page"/>
      </w:r>
    </w:p>
    <w:p w14:paraId="43C3FEF6" w14:textId="77777777" w:rsidR="00F52ABB" w:rsidRDefault="00213043" w:rsidP="00213043">
      <w:pPr>
        <w:pStyle w:val="INDICATORTEXT"/>
        <w:ind w:left="0"/>
        <w:rPr>
          <w:b/>
          <w:bCs/>
          <w:i/>
          <w:szCs w:val="18"/>
          <w:lang w:eastAsia="en-GB"/>
        </w:rPr>
      </w:pPr>
      <w:r w:rsidRPr="00213043">
        <w:rPr>
          <w:b/>
          <w:bCs/>
          <w:i/>
          <w:szCs w:val="18"/>
          <w:lang w:eastAsia="en-GB"/>
        </w:rPr>
        <w:lastRenderedPageBreak/>
        <w:t>Possible action:</w:t>
      </w:r>
    </w:p>
    <w:p w14:paraId="6167D71E" w14:textId="77777777" w:rsidR="00213043" w:rsidRPr="00213043" w:rsidRDefault="00213043" w:rsidP="00213043">
      <w:pPr>
        <w:pStyle w:val="INDICATORTEXT"/>
        <w:ind w:left="0"/>
        <w:rPr>
          <w:b/>
          <w:bCs/>
          <w:i/>
          <w:szCs w:val="18"/>
          <w:lang w:eastAsia="en-GB"/>
        </w:rPr>
      </w:pPr>
      <w:r w:rsidRPr="00213043">
        <w:rPr>
          <w:bCs/>
          <w:i/>
          <w:szCs w:val="18"/>
          <w:lang w:eastAsia="en-GB"/>
        </w:rPr>
        <w:t>Participate in networks to share tools, information and resources.</w:t>
      </w:r>
    </w:p>
    <w:p w14:paraId="0E73615D" w14:textId="77777777" w:rsidR="00213043" w:rsidRDefault="00213043" w:rsidP="00213043">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13043" w14:paraId="5DE0F7C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9776C9"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06651F2"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447B3"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D16C91"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13043" w14:paraId="4FCC1BD5"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2AE78AC"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IFD 33</w:t>
            </w:r>
          </w:p>
        </w:tc>
        <w:tc>
          <w:tcPr>
            <w:tcW w:w="3402" w:type="dxa"/>
            <w:shd w:val="clear" w:color="auto" w:fill="888888"/>
          </w:tcPr>
          <w:p w14:paraId="29EA07F8" w14:textId="77777777" w:rsidR="00213043" w:rsidRPr="00903B6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03987CE" w14:textId="77777777" w:rsidR="00213043" w:rsidRPr="00E4172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F3C8CC1"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0666B11E" w14:textId="77777777" w:rsidR="00213043" w:rsidRDefault="00213043" w:rsidP="00213043">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13043" w14:paraId="0B5677B9"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67E3F99" w14:textId="77777777" w:rsidR="00213043" w:rsidRPr="00903B63" w:rsidRDefault="00213043"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55BBAD3" w14:textId="77777777" w:rsidR="00213043" w:rsidRPr="00903B63"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13043" w14:paraId="1479F659"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E28E045" w14:textId="77777777" w:rsidR="00213043" w:rsidRDefault="00213043" w:rsidP="001D01AF">
            <w:pPr>
              <w:pStyle w:val="INDICATORNUMBER"/>
              <w:rPr>
                <w:rStyle w:val="IntenseEmphasis"/>
                <w:b/>
                <w:bCs w:val="0"/>
                <w:i w:val="0"/>
                <w:iCs w:val="0"/>
              </w:rPr>
            </w:pPr>
            <w:r>
              <w:rPr>
                <w:rStyle w:val="IntenseEmphasis"/>
                <w:b/>
                <w:bCs w:val="0"/>
                <w:i w:val="0"/>
                <w:iCs w:val="0"/>
                <w:color w:val="595959"/>
              </w:rPr>
              <w:t>IFD 33.1</w:t>
            </w:r>
          </w:p>
        </w:tc>
        <w:tc>
          <w:tcPr>
            <w:tcW w:w="8080" w:type="dxa"/>
            <w:gridSpan w:val="2"/>
            <w:tcBorders>
              <w:top w:val="nil"/>
              <w:right w:val="single" w:sz="4" w:space="0" w:color="595959" w:themeColor="text1" w:themeTint="A6"/>
            </w:tcBorders>
          </w:tcPr>
          <w:p w14:paraId="6E2BE901" w14:textId="77777777" w:rsidR="00213043" w:rsidRPr="00392499" w:rsidRDefault="00213043" w:rsidP="001F19C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13043">
              <w:rPr>
                <w:bCs/>
                <w:szCs w:val="18"/>
              </w:rPr>
              <w:t>Indicate if you encourage your investees to be a member of /endorse the following:</w:t>
            </w:r>
          </w:p>
        </w:tc>
      </w:tr>
      <w:tr w:rsidR="005F1E76" w14:paraId="7E3B01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4178C6C"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02FB8E34" w14:textId="77777777" w:rsidR="005F1E76" w:rsidRPr="00903B63" w:rsidRDefault="005F1E76" w:rsidP="005F1E76">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Social Performance Task Force</w:t>
            </w:r>
          </w:p>
        </w:tc>
      </w:tr>
      <w:tr w:rsidR="005F1E76" w14:paraId="48C42E48"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07744F19" w14:textId="77777777" w:rsidR="005F1E76" w:rsidRPr="00AE100E" w:rsidRDefault="005F1E76"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8CD9255"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33311BB"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718E3D85" w14:textId="77777777" w:rsidTr="00A81C2B">
        <w:trPr>
          <w:trHeight w:val="569"/>
        </w:trPr>
        <w:tc>
          <w:tcPr>
            <w:cnfStyle w:val="001000000000" w:firstRow="0" w:lastRow="0" w:firstColumn="1" w:lastColumn="0" w:oddVBand="0" w:evenVBand="0" w:oddHBand="0" w:evenHBand="0" w:firstRowFirstColumn="0" w:firstRowLastColumn="0" w:lastRowFirstColumn="0" w:lastRowLastColumn="0"/>
            <w:tcW w:w="1134" w:type="dxa"/>
            <w:vMerge/>
          </w:tcPr>
          <w:p w14:paraId="384854B7" w14:textId="77777777" w:rsidR="005F1E76" w:rsidRPr="00AE100E" w:rsidRDefault="005F1E76" w:rsidP="00A81C2B">
            <w:pPr>
              <w:pStyle w:val="INDICATORNUMBER"/>
              <w:spacing w:before="0" w:after="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17646E3" w14:textId="77777777" w:rsidR="005F1E76" w:rsidRPr="001F19C3" w:rsidRDefault="005F1E76"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E8C3B91"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B475DF4"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9F52F19" w14:textId="77777777"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416EBCC6" w14:textId="77777777" w:rsidTr="00B6202A">
        <w:trPr>
          <w:trHeight w:val="62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2386D78F" w14:textId="77777777" w:rsidR="005F1E76" w:rsidRPr="00AE100E" w:rsidRDefault="005F1E76" w:rsidP="00A81C2B">
            <w:pPr>
              <w:pStyle w:val="INDICATORNUMBER"/>
              <w:spacing w:before="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2EF1AE4" w14:textId="77777777" w:rsidR="005F1E76" w:rsidRPr="001F19C3" w:rsidRDefault="00A81C2B"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7C79BE7A"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8AA9C47"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right w:val="single" w:sz="4" w:space="0" w:color="595959" w:themeColor="text1" w:themeTint="A6"/>
            </w:tcBorders>
            <w:shd w:val="clear" w:color="auto" w:fill="auto"/>
          </w:tcPr>
          <w:p w14:paraId="70E52DEE" w14:textId="77777777" w:rsidR="005F1E76"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3173807D" w14:textId="77777777"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213043" w14:paraId="5B157517" w14:textId="77777777" w:rsidTr="005F1E76">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6D29BFF6" w14:textId="77777777" w:rsidR="00213043" w:rsidRDefault="00213043"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1FBC4E0C" w14:textId="77777777" w:rsidR="00213043" w:rsidRPr="006D231C" w:rsidRDefault="005F1E76" w:rsidP="005F1E76">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F1E76">
              <w:rPr>
                <w:b/>
                <w:bCs/>
                <w:color w:val="FFFFFF" w:themeColor="background1"/>
              </w:rPr>
              <w:t>The Smart Campaign</w:t>
            </w:r>
          </w:p>
        </w:tc>
      </w:tr>
      <w:tr w:rsidR="005F1E76" w14:paraId="480D5C42"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6C37661D"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B4F681"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AD91D"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018ABDCE"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4D079B0"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A9464C8"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61DD327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E8506EF"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B9319D6"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274DF07A"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92E9CC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FAC7289"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5E6C48EA"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AF331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66CA8AE"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7E3A36">
              <w:t>,</w:t>
            </w:r>
            <w:r w:rsidRPr="00FC4F77">
              <w:t xml:space="preserve"> </w:t>
            </w:r>
            <w:r w:rsidRPr="00903B63">
              <w:sym w:font="Wingdings" w:char="F06D"/>
            </w:r>
            <w:r>
              <w:t xml:space="preserve"> </w:t>
            </w:r>
            <w:r w:rsidRPr="00FC4F77">
              <w:t>20-40</w:t>
            </w:r>
            <w:r w:rsidR="007E3A36">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04C9E474"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5F1E76" w14:paraId="6D334036"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40A60A2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248917DA" w14:textId="77777777" w:rsidR="005F1E76" w:rsidRPr="00903B63" w:rsidRDefault="005F1E76" w:rsidP="001D01AF">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Other network and association memberships and/or specific collaboration related to the promotion of inclusive finance, specify</w:t>
            </w:r>
            <w:r>
              <w:rPr>
                <w:b/>
                <w:bCs/>
                <w:color w:val="FFFFFF" w:themeColor="background1"/>
              </w:rPr>
              <w:t xml:space="preserve"> ___________</w:t>
            </w:r>
          </w:p>
        </w:tc>
      </w:tr>
      <w:tr w:rsidR="005F1E76" w14:paraId="7E55D4F1"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4223D1B"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A2AA03"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64458B4"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2DCDCFFB"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2DFD98E"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8675CD4"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A04811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CB11E8B"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394C86A"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0CB55FC8"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31673EA"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11141F0"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345B3E60"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3AEE31F1"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C8CC82A"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8BF5897"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p>
        </w:tc>
      </w:tr>
      <w:tr w:rsidR="005F1E76" w14:paraId="7E92B937"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1A853ED" w14:textId="77777777" w:rsidR="005F1E76" w:rsidRPr="00B734A4" w:rsidRDefault="005F1E76" w:rsidP="001D01AF">
            <w:pPr>
              <w:pStyle w:val="INDICATORNUMBER"/>
              <w:rPr>
                <w:rStyle w:val="IntenseEmphasis"/>
                <w:b/>
                <w:i w:val="0"/>
                <w:color w:val="595959"/>
              </w:rPr>
            </w:pPr>
            <w:r>
              <w:rPr>
                <w:rStyle w:val="IntenseEmphasis"/>
                <w:b/>
                <w:i w:val="0"/>
                <w:color w:val="595959"/>
              </w:rPr>
              <w:t>IFD 33.2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CBDC3D5" w14:textId="77777777" w:rsidR="005F1E76" w:rsidRPr="006D231C" w:rsidRDefault="005F1E76"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5F1E76" w14:paraId="0DB3EFEF"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6F99146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000734A2" w14:textId="77777777" w:rsidR="005F1E76" w:rsidRPr="006D231C" w:rsidRDefault="005F1E76"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tbl>
      <w:tblPr>
        <w:tblStyle w:val="SubSectionMISCTableVOLUNTARY"/>
        <w:tblW w:w="9214" w:type="dxa"/>
        <w:tblInd w:w="5" w:type="dxa"/>
        <w:tblLook w:val="06A0" w:firstRow="1" w:lastRow="0" w:firstColumn="1" w:lastColumn="0" w:noHBand="1" w:noVBand="1"/>
      </w:tblPr>
      <w:tblGrid>
        <w:gridCol w:w="1134"/>
        <w:gridCol w:w="8080"/>
      </w:tblGrid>
      <w:tr w:rsidR="005F1E76" w14:paraId="5FB4441D"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2A73E9E" w14:textId="77777777" w:rsidR="005F1E76" w:rsidRPr="00191BC1" w:rsidRDefault="005F1E76"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33</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58401FF8" w14:textId="77777777" w:rsidR="005F1E76" w:rsidRPr="00191BC1" w:rsidRDefault="005F1E76"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F1E76" w:rsidRPr="00CF025D" w14:paraId="33DA6505" w14:textId="77777777" w:rsidTr="001D01A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4482D1F9"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36CA8B66" w14:textId="77777777" w:rsidR="005F1E76" w:rsidRPr="00235AC3" w:rsidRDefault="005F1E76" w:rsidP="00B620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For a map of responsible investment initiatives in microfinance, see </w:t>
            </w:r>
            <w:hyperlink r:id="rId63" w:history="1">
              <w:r w:rsidR="00B6202A" w:rsidRPr="00144552">
                <w:rPr>
                  <w:rStyle w:val="Hyperlink"/>
                  <w:rFonts w:cs="Arial"/>
                  <w:bCs/>
                  <w:szCs w:val="18"/>
                </w:rPr>
                <w:t>http://www.unpri.org/wp-content/uploads/RIinitiativesinmicrofinance.pdf</w:t>
              </w:r>
            </w:hyperlink>
            <w:r w:rsidRPr="005F1E76">
              <w:rPr>
                <w:bCs/>
                <w:szCs w:val="18"/>
              </w:rPr>
              <w:t xml:space="preserve">. An accompanying description can be found at </w:t>
            </w:r>
            <w:hyperlink r:id="rId64" w:history="1">
              <w:r w:rsidR="00B6202A" w:rsidRPr="00144552">
                <w:rPr>
                  <w:rStyle w:val="Hyperlink"/>
                  <w:rFonts w:cs="Arial"/>
                  <w:bCs/>
                  <w:szCs w:val="18"/>
                </w:rPr>
                <w:t>http://www.unpri.org/wp-content/uploads/2012-11Reponsibleinvestmentinitiativesaccompanyingbriefing.pdf</w:t>
              </w:r>
            </w:hyperlink>
            <w:r>
              <w:rPr>
                <w:bCs/>
                <w:szCs w:val="18"/>
              </w:rPr>
              <w:t>.</w:t>
            </w:r>
            <w:r w:rsidR="00B6202A">
              <w:rPr>
                <w:bCs/>
                <w:szCs w:val="18"/>
              </w:rPr>
              <w:t xml:space="preserve"> </w:t>
            </w:r>
          </w:p>
        </w:tc>
      </w:tr>
      <w:tr w:rsidR="005F1E76" w:rsidRPr="00CF025D" w14:paraId="023DF39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6C1B497A" w14:textId="77777777" w:rsidR="005F1E76" w:rsidRPr="009F7AAC" w:rsidRDefault="005F1E76" w:rsidP="001D01AF">
            <w:pPr>
              <w:pStyle w:val="INDICATORTEXT"/>
              <w:jc w:val="both"/>
              <w:rPr>
                <w:b/>
                <w:bCs/>
                <w:szCs w:val="18"/>
              </w:rPr>
            </w:pPr>
            <w:r w:rsidRPr="009F7AAC">
              <w:rPr>
                <w:b/>
                <w:bCs/>
                <w:szCs w:val="18"/>
              </w:rPr>
              <w:t>ASSESSMENT</w:t>
            </w:r>
          </w:p>
        </w:tc>
      </w:tr>
      <w:tr w:rsidR="005F1E76" w:rsidRPr="00CF025D" w14:paraId="44404046" w14:textId="77777777" w:rsidTr="005D17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1A6F6AEA"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48A0A81C" w14:textId="77777777" w:rsidR="005F1E76" w:rsidRPr="005F1E76"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Maximum score: Three </w:t>
            </w:r>
            <w:r w:rsidRPr="005F1E76">
              <w:rPr>
                <w:bCs/>
                <w:szCs w:val="18"/>
              </w:rPr>
              <w:sym w:font="Wingdings" w:char="F0AB"/>
            </w:r>
          </w:p>
          <w:p w14:paraId="2166791A" w14:textId="77777777" w:rsidR="005F1E76" w:rsidRPr="002F324F"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The assessment of this indicator is based on your responses to [33.1].</w:t>
            </w:r>
          </w:p>
        </w:tc>
      </w:tr>
    </w:tbl>
    <w:p w14:paraId="23EB1F27" w14:textId="77777777" w:rsidR="00F52ABB" w:rsidRDefault="00F52ABB" w:rsidP="00B60BE5">
      <w:pPr>
        <w:pStyle w:val="INDICATORNUMBER"/>
      </w:pPr>
    </w:p>
    <w:p w14:paraId="0D94BC1A" w14:textId="77777777" w:rsidR="00F52ABB" w:rsidRDefault="00F52ABB" w:rsidP="00F52ABB">
      <w:pPr>
        <w:rPr>
          <w:rFonts w:eastAsia="Times New Roman"/>
          <w:color w:val="595959"/>
          <w:sz w:val="18"/>
          <w:szCs w:val="18"/>
        </w:rPr>
      </w:pPr>
      <w:r>
        <w:br w:type="page"/>
      </w:r>
    </w:p>
    <w:p w14:paraId="78709DCC" w14:textId="77777777" w:rsidR="00F52ABB" w:rsidRPr="00F52ABB" w:rsidRDefault="00F52ABB" w:rsidP="00F52ABB">
      <w:pPr>
        <w:shd w:val="clear" w:color="auto" w:fill="FFFFFF"/>
        <w:spacing w:after="135" w:line="270" w:lineRule="atLeast"/>
        <w:rPr>
          <w:rFonts w:ascii="Helvetica" w:hAnsi="Helvetica"/>
          <w:b/>
          <w:i/>
          <w:color w:val="333333"/>
        </w:rPr>
      </w:pPr>
      <w:r w:rsidRPr="00F52ABB">
        <w:rPr>
          <w:rFonts w:eastAsia="Times New Roman"/>
          <w:b/>
          <w:bCs/>
          <w:i/>
          <w:color w:val="595959"/>
          <w:sz w:val="18"/>
          <w:szCs w:val="18"/>
          <w:lang w:eastAsia="en-GB"/>
        </w:rPr>
        <w:lastRenderedPageBreak/>
        <w:t>Possible action:</w:t>
      </w:r>
    </w:p>
    <w:p w14:paraId="2C6D0922" w14:textId="77777777" w:rsidR="00F52ABB" w:rsidRPr="00F52ABB" w:rsidRDefault="00F52ABB" w:rsidP="00F52ABB">
      <w:pPr>
        <w:shd w:val="clear" w:color="auto" w:fill="FFFFFF"/>
        <w:spacing w:after="135" w:line="270" w:lineRule="atLeast"/>
        <w:rPr>
          <w:rFonts w:eastAsia="Times New Roman"/>
          <w:bCs/>
          <w:i/>
          <w:color w:val="595959"/>
          <w:sz w:val="18"/>
          <w:szCs w:val="18"/>
          <w:lang w:eastAsia="en-GB"/>
        </w:rPr>
      </w:pPr>
      <w:r w:rsidRPr="00F52ABB">
        <w:rPr>
          <w:rFonts w:eastAsia="Times New Roman"/>
          <w:bCs/>
          <w:i/>
          <w:color w:val="595959"/>
          <w:sz w:val="18"/>
          <w:szCs w:val="18"/>
          <w:lang w:eastAsia="en-GB"/>
        </w:rPr>
        <w:t>Contribute to advancing benchmarking, as an incentive for improvement.  </w:t>
      </w:r>
    </w:p>
    <w:p w14:paraId="1EAAE43F" w14:textId="77777777" w:rsidR="005F1E76" w:rsidRDefault="005F1E76"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52ABB" w14:paraId="1C691CD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8FE3AA"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52C13F3"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AF03E84"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EDDBA0E"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F52ABB" w14:paraId="14377C9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81D5ADD"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IFD 34</w:t>
            </w:r>
          </w:p>
        </w:tc>
        <w:tc>
          <w:tcPr>
            <w:tcW w:w="3402" w:type="dxa"/>
            <w:shd w:val="clear" w:color="auto" w:fill="888888"/>
          </w:tcPr>
          <w:p w14:paraId="3B513429" w14:textId="77777777" w:rsidR="00F52ABB" w:rsidRPr="00903B6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37E16F9" w14:textId="77777777" w:rsidR="00F52ABB" w:rsidRPr="00E4172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9226AE9"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2DAD5017" w14:textId="77777777" w:rsidR="00F52ABB" w:rsidRDefault="00F52ABB" w:rsidP="00F52ABB">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F52ABB" w14:paraId="06372B3C"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B8AEC48" w14:textId="77777777" w:rsidR="00F52ABB" w:rsidRPr="00903B63" w:rsidRDefault="00F52ABB"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34</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3E84657" w14:textId="77777777" w:rsidR="00F52ABB" w:rsidRPr="00903B63"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52ABB" w14:paraId="16D527E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EBCC08D" w14:textId="77777777" w:rsidR="00F52ABB" w:rsidRDefault="00F52ABB" w:rsidP="00F52ABB">
            <w:pPr>
              <w:pStyle w:val="INDICATORNUMBER"/>
              <w:rPr>
                <w:rStyle w:val="IntenseEmphasis"/>
                <w:b/>
                <w:bCs w:val="0"/>
                <w:i w:val="0"/>
                <w:iCs w:val="0"/>
              </w:rPr>
            </w:pPr>
            <w:r>
              <w:rPr>
                <w:rStyle w:val="IntenseEmphasis"/>
                <w:b/>
                <w:bCs w:val="0"/>
                <w:i w:val="0"/>
                <w:iCs w:val="0"/>
                <w:color w:val="595959"/>
              </w:rPr>
              <w:t>IFD 34.1</w:t>
            </w:r>
          </w:p>
        </w:tc>
        <w:tc>
          <w:tcPr>
            <w:tcW w:w="8080" w:type="dxa"/>
            <w:gridSpan w:val="2"/>
            <w:tcBorders>
              <w:top w:val="nil"/>
              <w:right w:val="single" w:sz="4" w:space="0" w:color="595959" w:themeColor="text1" w:themeTint="A6"/>
            </w:tcBorders>
          </w:tcPr>
          <w:p w14:paraId="241B0879" w14:textId="77777777" w:rsidR="00F52ABB" w:rsidRPr="00392499" w:rsidRDefault="00F52ABB"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52ABB">
              <w:rPr>
                <w:bCs/>
                <w:szCs w:val="18"/>
              </w:rPr>
              <w:t>Indicate if you encourage your investees to participate in initiatives which contribute to the development of industry benchmarks.</w:t>
            </w:r>
          </w:p>
        </w:tc>
      </w:tr>
      <w:tr w:rsidR="00F52ABB" w14:paraId="7EEE65E5"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39D1A15"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558DB002" w14:textId="77777777" w:rsidR="00F52ABB" w:rsidRPr="00903B63" w:rsidRDefault="00F52ABB" w:rsidP="00A03D62">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MIX Market</w:t>
            </w:r>
          </w:p>
        </w:tc>
      </w:tr>
      <w:tr w:rsidR="00F52ABB" w14:paraId="2F057489"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23E48ADB" w14:textId="77777777" w:rsidR="00F52ABB" w:rsidRPr="00AE100E" w:rsidRDefault="00F52ABB"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6339F5B7"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732AF2"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37797EEF"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8751F81"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8A708FF" w14:textId="77777777" w:rsidR="00F52ABB" w:rsidRPr="00B6202A" w:rsidRDefault="00F52ABB" w:rsidP="00B6202A">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r w:rsidR="00B6202A">
              <w:rPr>
                <w:b/>
              </w:rPr>
              <w:t xml:space="preserve"> and</w:t>
            </w:r>
            <w:r w:rsidRPr="00B6202A">
              <w:rPr>
                <w:b/>
              </w:rPr>
              <w:t xml:space="preserve"> </w:t>
            </w:r>
            <w:r w:rsidR="00B6202A">
              <w:rPr>
                <w:b/>
              </w:rPr>
              <w:t>c</w:t>
            </w:r>
            <w:r w:rsidRPr="00B6202A">
              <w:rPr>
                <w:b/>
              </w:rPr>
              <w:t>onfirm if you encourage reporting against the MIX Social Performance Indicators.</w:t>
            </w:r>
          </w:p>
        </w:tc>
      </w:tr>
      <w:tr w:rsidR="00F52ABB" w14:paraId="487099D3"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12F4C546"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70312CA"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EF80C1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304EBACA" w14:textId="77777777" w:rsidR="00F52ABB" w:rsidRDefault="00F52ABB"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5225B015" w14:textId="77777777" w:rsidR="00F52ABB" w:rsidRPr="006D231C"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52ABB">
              <w:rPr>
                <w:b/>
                <w:bCs/>
                <w:color w:val="FFFFFF" w:themeColor="background1"/>
              </w:rPr>
              <w:t>MFTransparency</w:t>
            </w:r>
          </w:p>
        </w:tc>
      </w:tr>
      <w:tr w:rsidR="00F52ABB" w14:paraId="52FD6FA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054A6FA"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D240C44"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6D0071"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0516F61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0D68A0F"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E6FC20E" w14:textId="77777777" w:rsidR="00F52ABB" w:rsidRPr="00B6202A"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0022C51B"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8930DB"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104BB00"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DA8207C"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490A381"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65E41E3E" w14:textId="77777777" w:rsidR="00F52ABB" w:rsidRPr="00903B63" w:rsidRDefault="00F52ABB" w:rsidP="001D01AF">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Universal Standards for Social Performance Measurement</w:t>
            </w:r>
          </w:p>
        </w:tc>
      </w:tr>
      <w:tr w:rsidR="00F52ABB" w14:paraId="48B553FD"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6872492"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31CB8031"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2A9B88D"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7FD016A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EA65634"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4D383B7" w14:textId="77777777" w:rsidR="00F52ABB"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56DF591F"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FA56FB5"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88491FF"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2D55EDF2"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4AB8E900"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4376BF95" w14:textId="77777777" w:rsidR="00BC314E" w:rsidRPr="00903B63" w:rsidRDefault="00BC314E" w:rsidP="001D01AF">
            <w:pPr>
              <w:pStyle w:val="INDICATORTEXT"/>
              <w:cnfStyle w:val="000000000000" w:firstRow="0" w:lastRow="0" w:firstColumn="0" w:lastColumn="0" w:oddVBand="0" w:evenVBand="0" w:oddHBand="0" w:evenHBand="0" w:firstRowFirstColumn="0" w:firstRowLastColumn="0" w:lastRowFirstColumn="0" w:lastRowLastColumn="0"/>
            </w:pPr>
            <w:r w:rsidRPr="00BC314E">
              <w:rPr>
                <w:b/>
                <w:bCs/>
                <w:color w:val="FFFFFF" w:themeColor="background1"/>
              </w:rPr>
              <w:t>Other, specify</w:t>
            </w:r>
            <w:r>
              <w:rPr>
                <w:b/>
                <w:bCs/>
                <w:color w:val="FFFFFF" w:themeColor="background1"/>
              </w:rPr>
              <w:t>___________</w:t>
            </w:r>
          </w:p>
        </w:tc>
      </w:tr>
      <w:tr w:rsidR="00BC314E" w14:paraId="16689A8D"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right w:val="single" w:sz="4" w:space="0" w:color="595959" w:themeColor="text1" w:themeTint="A6"/>
            </w:tcBorders>
          </w:tcPr>
          <w:p w14:paraId="1B907390" w14:textId="77777777" w:rsidR="00BC314E" w:rsidRDefault="00BC314E"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0FACC10A" w14:textId="77777777" w:rsidR="00BC314E"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85C6EE3" w14:textId="77777777" w:rsidR="00BC314E" w:rsidRPr="00B734A4"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C314E" w14:paraId="0C7B042F"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1A2A5ED9"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D5E954C" w14:textId="77777777" w:rsidR="00BC314E"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BC314E" w14:paraId="34117B26"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8D7C9A"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3939F5D" w14:textId="77777777" w:rsidR="00BC314E" w:rsidRPr="00BC314E" w:rsidRDefault="00BC314E"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19B11BA6"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44FC01B" w14:textId="77777777" w:rsidR="00BC314E" w:rsidRPr="00B734A4" w:rsidRDefault="00BC314E" w:rsidP="001D01AF">
            <w:pPr>
              <w:pStyle w:val="INDICATORNUMBER"/>
              <w:rPr>
                <w:rStyle w:val="IntenseEmphasis"/>
                <w:b/>
                <w:i w:val="0"/>
                <w:color w:val="595959"/>
              </w:rPr>
            </w:pPr>
            <w:r>
              <w:rPr>
                <w:rStyle w:val="IntenseEmphasis"/>
                <w:b/>
                <w:i w:val="0"/>
                <w:color w:val="595959"/>
              </w:rPr>
              <w:t>IFD 34.2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1F04125C" w14:textId="77777777" w:rsidR="00BC314E" w:rsidRPr="006D231C" w:rsidRDefault="00BC314E"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BC314E" w14:paraId="7E17DBD6"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52D5807"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56AEAE7" w14:textId="77777777" w:rsidR="00BC314E" w:rsidRPr="006D231C" w:rsidRDefault="00BC314E"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367C43AD" w14:textId="77777777" w:rsidR="00F52ABB" w:rsidRDefault="00F52ABB" w:rsidP="00F52ABB">
      <w:pPr>
        <w:pStyle w:val="INDICATORNUMBER"/>
      </w:pPr>
    </w:p>
    <w:p w14:paraId="321FE46D" w14:textId="69CEBC6E" w:rsidR="009A160A" w:rsidRDefault="009A160A">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1134"/>
        <w:gridCol w:w="8080"/>
      </w:tblGrid>
      <w:tr w:rsidR="00F52ABB" w14:paraId="16A519A2"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004B0CB9" w14:textId="77777777" w:rsidR="00F52ABB" w:rsidRPr="00191BC1" w:rsidRDefault="00F52ABB"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3</w:t>
            </w:r>
            <w:r w:rsidR="00BC314E">
              <w:rPr>
                <w:rStyle w:val="IntenseEmphasis"/>
                <w:b w:val="0"/>
                <w:i w:val="0"/>
                <w:color w:val="FFFFFF" w:themeColor="background1"/>
              </w:rPr>
              <w:t>4</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1732FC1C" w14:textId="77777777" w:rsidR="00F52ABB" w:rsidRPr="00191BC1"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847C4" w:rsidRPr="00CF025D" w14:paraId="4051B5DC" w14:textId="77777777" w:rsidTr="002B037E">
        <w:trPr>
          <w:trHeight w:val="811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2B7B3713" w14:textId="77777777" w:rsidR="00E847C4" w:rsidRDefault="00E847C4" w:rsidP="001D01AF">
            <w:pPr>
              <w:pStyle w:val="INDICATORNUMBER"/>
              <w:rPr>
                <w:rStyle w:val="IntenseEmphasis"/>
                <w:b/>
                <w:bCs w:val="0"/>
                <w:i w:val="0"/>
                <w:iCs w:val="0"/>
                <w:color w:val="595959"/>
              </w:rPr>
            </w:pPr>
            <w:r>
              <w:rPr>
                <w:rStyle w:val="IntenseEmphasis"/>
                <w:b/>
                <w:bCs w:val="0"/>
                <w:i w:val="0"/>
                <w:iCs w:val="0"/>
                <w:color w:val="595959"/>
              </w:rPr>
              <w:t>IFD 34</w:t>
            </w:r>
          </w:p>
        </w:tc>
        <w:tc>
          <w:tcPr>
            <w:tcW w:w="8080" w:type="dxa"/>
            <w:tcBorders>
              <w:top w:val="single" w:sz="4" w:space="0" w:color="A6A6A6" w:themeColor="background1" w:themeShade="A6"/>
              <w:left w:val="single" w:sz="4" w:space="0" w:color="7F7F7F" w:themeColor="text1" w:themeTint="80"/>
              <w:right w:val="single" w:sz="4" w:space="0" w:color="595959" w:themeColor="text1" w:themeTint="A6"/>
            </w:tcBorders>
          </w:tcPr>
          <w:p w14:paraId="7B4656F5" w14:textId="77777777" w:rsidR="00E847C4" w:rsidRPr="00235AC3" w:rsidRDefault="00E847C4"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hyperlink r:id="rId65" w:history="1">
              <w:r w:rsidRPr="00BC314E">
                <w:rPr>
                  <w:bCs/>
                  <w:color w:val="0070C0"/>
                  <w:szCs w:val="18"/>
                  <w:u w:val="single"/>
                </w:rPr>
                <w:t>MIX</w:t>
              </w:r>
            </w:hyperlink>
            <w:r w:rsidRPr="00BC314E">
              <w:rPr>
                <w:bCs/>
                <w:color w:val="0070C0"/>
                <w:szCs w:val="18"/>
                <w:u w:val="single"/>
              </w:rPr>
              <w:t>’s</w:t>
            </w:r>
            <w:r w:rsidRPr="00BC314E">
              <w:rPr>
                <w:bCs/>
                <w:color w:val="0070C0"/>
                <w:szCs w:val="18"/>
              </w:rPr>
              <w:t xml:space="preserve"> </w:t>
            </w:r>
            <w:r w:rsidRPr="00BC314E">
              <w:rPr>
                <w:bCs/>
                <w:szCs w:val="18"/>
              </w:rPr>
              <w:t xml:space="preserve">primary objective is to increase transparency in the microfinance industry through data collection and analysis. To meet this objective, MIX presents a range of data on MFIs, from financial and operational data, to data on social performance, products and funding structure. MFIs voluntarily provide data to the MIX, and can submit this using the </w:t>
            </w:r>
            <w:hyperlink r:id="rId66" w:history="1">
              <w:r w:rsidRPr="00BC314E">
                <w:rPr>
                  <w:bCs/>
                  <w:color w:val="0070C0"/>
                  <w:szCs w:val="18"/>
                  <w:u w:val="single"/>
                </w:rPr>
                <w:t>MIX’s downloadable data form</w:t>
              </w:r>
            </w:hyperlink>
            <w:r w:rsidRPr="00BC314E">
              <w:rPr>
                <w:bCs/>
                <w:szCs w:val="18"/>
              </w:rPr>
              <w:t xml:space="preserve"> (available in multiple languages) and sending any reports that may already contain the information required (i.e. ratings, annual reports, donor/investor reports and audits). MFIs can also submit </w:t>
            </w:r>
            <w:hyperlink r:id="rId67" w:history="1">
              <w:r w:rsidRPr="00BC314E">
                <w:rPr>
                  <w:bCs/>
                  <w:szCs w:val="18"/>
                </w:rPr>
                <w:t xml:space="preserve">core </w:t>
              </w:r>
              <w:r w:rsidRPr="00BC314E">
                <w:rPr>
                  <w:bCs/>
                  <w:color w:val="0070C0"/>
                  <w:szCs w:val="18"/>
                  <w:u w:val="single"/>
                </w:rPr>
                <w:t>social performance indicator data</w:t>
              </w:r>
            </w:hyperlink>
            <w:r w:rsidRPr="00BC314E">
              <w:rPr>
                <w:bCs/>
                <w:szCs w:val="18"/>
              </w:rPr>
              <w:t>.</w:t>
            </w:r>
          </w:p>
          <w:p w14:paraId="6357FFF8" w14:textId="77777777" w:rsidR="00E847C4" w:rsidRPr="00BC314E" w:rsidRDefault="00E25F57"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hyperlink r:id="rId68" w:history="1">
              <w:r w:rsidR="00E847C4" w:rsidRPr="00BC314E">
                <w:rPr>
                  <w:bCs/>
                  <w:color w:val="0070C0"/>
                  <w:szCs w:val="18"/>
                  <w:u w:val="single"/>
                </w:rPr>
                <w:t>MFTransparency</w:t>
              </w:r>
            </w:hyperlink>
            <w:r w:rsidR="00E847C4" w:rsidRPr="00BC314E">
              <w:rPr>
                <w:bCs/>
                <w:szCs w:val="18"/>
              </w:rPr>
              <w:t xml:space="preserve"> encourages the microfinance industry to be open and transparent regarding the true price of loan products and to provide the information clearly and consistently. It collects and publishes data on loan pricing to help investors and other industry stakeholders to make comparisons. Through the Global Transparency Pricing Initiative, microfinance service providers of all types including NGOs, banks and cooperatives can participate by submitting their microloan pricing data. It works on a country-by-country basis, and does not publish data for any country until it has the large majority of that market represented. As of 2012, MFTransparency had data on the following countries: Azerbaijan, Bolivia, Bosnia and Herzegovina, Cambodia, Colombia, Ecuador, Ethiopia, Ghana, India, Kenya, Malawi, Mozambique, Philippines, Rwanda, Tanzania, Uganda and Zambia. For MFIs in countries not yet covered, MFTransparency can provide an official Pricing Certification following in-depth analysis</w:t>
            </w:r>
            <w:r w:rsidR="00E847C4">
              <w:rPr>
                <w:bCs/>
                <w:szCs w:val="18"/>
              </w:rPr>
              <w:t>.</w:t>
            </w:r>
          </w:p>
          <w:p w14:paraId="57D014FA" w14:textId="77777777" w:rsidR="00E847C4" w:rsidRPr="00BC314E" w:rsidRDefault="00E847C4"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Developed through broad industry consultation and launched in 2012, the </w:t>
            </w:r>
            <w:hyperlink r:id="rId69" w:history="1">
              <w:r w:rsidRPr="00BC314E">
                <w:rPr>
                  <w:bCs/>
                  <w:color w:val="0070C0"/>
                  <w:szCs w:val="18"/>
                  <w:u w:val="single"/>
                </w:rPr>
                <w:t>SPTF Universal Standards for Social Performance Management</w:t>
              </w:r>
            </w:hyperlink>
            <w:r w:rsidRPr="00BC314E">
              <w:rPr>
                <w:bCs/>
                <w:szCs w:val="18"/>
              </w:rPr>
              <w:t xml:space="preserve"> are a set of management standards that apply to all microfinance institutions pursing a double bottom line. Meeting the standards signifies that an institution has “strong” social performance management (SPM) practices. To achieve this, institutions must:</w:t>
            </w:r>
          </w:p>
          <w:p w14:paraId="4FCE1E52" w14:textId="77777777" w:rsidR="00E847C4" w:rsidRPr="00BC314E" w:rsidRDefault="00E847C4"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Define and Monitor Social Goals;</w:t>
            </w:r>
          </w:p>
          <w:p w14:paraId="0FB41771" w14:textId="77777777" w:rsidR="00E847C4" w:rsidRPr="00BC314E" w:rsidRDefault="00E847C4"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Ensure Board, Management and Employee Commitment to Social Goals;</w:t>
            </w:r>
          </w:p>
          <w:p w14:paraId="41A03687" w14:textId="77777777" w:rsidR="00E847C4" w:rsidRPr="00BC314E" w:rsidRDefault="00E847C4"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Treat Clients Responsibly;</w:t>
            </w:r>
          </w:p>
          <w:p w14:paraId="6A6DEF81" w14:textId="77777777" w:rsidR="00E847C4" w:rsidRPr="00BC314E" w:rsidRDefault="00E847C4"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Design Products, Services, Delivery Models and Channels That Meet Clients’ Needs and Preferences;</w:t>
            </w:r>
          </w:p>
          <w:p w14:paraId="42DF4E7E" w14:textId="77777777" w:rsidR="00E847C4" w:rsidRPr="00BC314E" w:rsidRDefault="00E847C4"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Treat Employees Responsibly; and</w:t>
            </w:r>
          </w:p>
          <w:p w14:paraId="70760410" w14:textId="77777777" w:rsidR="00E847C4" w:rsidRPr="00BC314E" w:rsidRDefault="00E847C4"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Balance Financial and Social Performance</w:t>
            </w:r>
          </w:p>
          <w:p w14:paraId="502CC1F8" w14:textId="77777777" w:rsidR="00E847C4" w:rsidRPr="00235AC3" w:rsidRDefault="00E847C4"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The Standards are voluntary and aspirational, but MFIs (particularly SPTF members) are encouraged to use them to guide their strategies for achieving stronger social performance management and to self-regulate their social performance.</w:t>
            </w:r>
          </w:p>
        </w:tc>
      </w:tr>
      <w:tr w:rsidR="00F52ABB" w:rsidRPr="00CF025D" w14:paraId="1489B6D1"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337DC1A3" w14:textId="77777777" w:rsidR="00F52ABB" w:rsidRPr="009F7AAC" w:rsidRDefault="00F52ABB" w:rsidP="001D01AF">
            <w:pPr>
              <w:pStyle w:val="INDICATORTEXT"/>
              <w:jc w:val="both"/>
              <w:rPr>
                <w:b/>
                <w:bCs/>
                <w:szCs w:val="18"/>
              </w:rPr>
            </w:pPr>
            <w:r w:rsidRPr="009F7AAC">
              <w:rPr>
                <w:b/>
                <w:bCs/>
                <w:szCs w:val="18"/>
              </w:rPr>
              <w:t>ASSESSMENT</w:t>
            </w:r>
          </w:p>
        </w:tc>
      </w:tr>
      <w:tr w:rsidR="00F52ABB" w:rsidRPr="00CF025D" w14:paraId="57320E34" w14:textId="77777777" w:rsidTr="005D17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1D2A318" w14:textId="77777777" w:rsidR="00F52ABB" w:rsidRDefault="00F52ABB" w:rsidP="00BC314E">
            <w:pPr>
              <w:pStyle w:val="INDICATORNUMBER"/>
              <w:rPr>
                <w:rStyle w:val="IntenseEmphasis"/>
                <w:b/>
                <w:bCs w:val="0"/>
                <w:i w:val="0"/>
                <w:iCs w:val="0"/>
                <w:color w:val="595959"/>
              </w:rPr>
            </w:pPr>
            <w:r>
              <w:rPr>
                <w:rStyle w:val="IntenseEmphasis"/>
                <w:b/>
                <w:bCs w:val="0"/>
                <w:i w:val="0"/>
                <w:iCs w:val="0"/>
                <w:color w:val="595959"/>
              </w:rPr>
              <w:t>IFD 3</w:t>
            </w:r>
            <w:r w:rsidR="00BC314E">
              <w:rPr>
                <w:rStyle w:val="IntenseEmphasis"/>
                <w:b/>
                <w:bCs w:val="0"/>
                <w:i w:val="0"/>
                <w:iCs w:val="0"/>
                <w:color w:val="595959"/>
              </w:rPr>
              <w:t>4</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2027D763" w14:textId="77777777" w:rsidR="00BC314E" w:rsidRPr="00BC314E"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Maximum score: Three </w:t>
            </w:r>
            <w:r w:rsidRPr="00BC314E">
              <w:rPr>
                <w:bCs/>
                <w:szCs w:val="18"/>
              </w:rPr>
              <w:sym w:font="Wingdings" w:char="F0AB"/>
            </w:r>
          </w:p>
          <w:p w14:paraId="42F38535" w14:textId="77777777" w:rsidR="00F52ABB" w:rsidRPr="002F324F"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The assessment of this indicator is based on your responses to [34.1].</w:t>
            </w:r>
          </w:p>
        </w:tc>
      </w:tr>
    </w:tbl>
    <w:p w14:paraId="181A648B" w14:textId="77777777" w:rsidR="00F52ABB" w:rsidRDefault="00F52ABB" w:rsidP="00F52ABB">
      <w:pPr>
        <w:pStyle w:val="INDICATORNUMBER"/>
      </w:pPr>
    </w:p>
    <w:p w14:paraId="5E59F871" w14:textId="77777777" w:rsidR="00F52ABB" w:rsidRDefault="00F52ABB" w:rsidP="00B60BE5">
      <w:pPr>
        <w:pStyle w:val="INDICATORNUMBER"/>
      </w:pPr>
    </w:p>
    <w:sectPr w:rsidR="00F52ABB" w:rsidSect="00022FB2">
      <w:headerReference w:type="default" r:id="rId70"/>
      <w:headerReference w:type="first" r:id="rId71"/>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BD3536" w14:textId="77777777" w:rsidR="00E25F57" w:rsidRDefault="00E25F57" w:rsidP="00936049">
      <w:r>
        <w:separator/>
      </w:r>
    </w:p>
  </w:endnote>
  <w:endnote w:type="continuationSeparator" w:id="0">
    <w:p w14:paraId="50043A9B" w14:textId="77777777" w:rsidR="00E25F57" w:rsidRDefault="00E25F57" w:rsidP="00936049">
      <w:r>
        <w:continuationSeparator/>
      </w:r>
    </w:p>
  </w:endnote>
  <w:endnote w:type="continuationNotice" w:id="1">
    <w:p w14:paraId="52429038" w14:textId="77777777" w:rsidR="00E25F57" w:rsidRDefault="00E25F5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131852" w14:textId="77777777" w:rsidR="00E25F57" w:rsidRDefault="00E25F57" w:rsidP="00580CA9">
    <w:pPr>
      <w:pStyle w:val="Footer"/>
      <w:tabs>
        <w:tab w:val="clear" w:pos="4320"/>
        <w:tab w:val="clear" w:pos="8640"/>
        <w:tab w:val="right" w:pos="8668"/>
      </w:tabs>
      <w:spacing w:before="0" w:after="0"/>
      <w:rPr>
        <w:noProof/>
        <w:lang w:eastAsia="en-GB"/>
      </w:rPr>
    </w:pPr>
  </w:p>
  <w:p w14:paraId="2015D446" w14:textId="77777777" w:rsidR="00E25F57" w:rsidRPr="0098553C" w:rsidRDefault="00E25F57"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C4CE6">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3BD50B63" w14:textId="24E6848D" w:rsidR="00E25F57" w:rsidRDefault="00E25F57" w:rsidP="00F3454E">
    <w:pPr>
      <w:pStyle w:val="Footer"/>
      <w:tabs>
        <w:tab w:val="clear" w:pos="4320"/>
        <w:tab w:val="clear" w:pos="8640"/>
        <w:tab w:val="left" w:pos="4295"/>
        <w:tab w:val="right" w:pos="8668"/>
      </w:tabs>
    </w:pPr>
    <w:r>
      <w:rPr>
        <w:noProof/>
        <w:lang w:eastAsia="en-GB"/>
      </w:rPr>
      <mc:AlternateContent>
        <mc:Choice Requires="wps">
          <w:drawing>
            <wp:anchor distT="45720" distB="45720" distL="114300" distR="114300" simplePos="0" relativeHeight="251658250" behindDoc="0" locked="0" layoutInCell="1" allowOverlap="1" wp14:anchorId="357E2197" wp14:editId="27844AB4">
              <wp:simplePos x="0" y="0"/>
              <wp:positionH relativeFrom="margin">
                <wp:posOffset>-302150</wp:posOffset>
              </wp:positionH>
              <wp:positionV relativeFrom="paragraph">
                <wp:posOffset>188567</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3D2E92A" w14:textId="3B1D041F" w:rsidR="00E25F57" w:rsidRPr="00F3454E" w:rsidRDefault="00E25F57"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7E2197" id="_x0000_t202" coordsize="21600,21600" o:spt="202" path="m,l,21600r21600,l21600,xe">
              <v:stroke joinstyle="miter"/>
              <v:path gradientshapeok="t" o:connecttype="rect"/>
            </v:shapetype>
            <v:shape id="Text Box 2" o:spid="_x0000_s1112" type="#_x0000_t202" style="position:absolute;margin-left:-23.8pt;margin-top:14.85pt;width:197.25pt;height:110.6pt;z-index:25165825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" stroked="f">
              <v:textbox style="mso-fit-shape-to-text:t">
                <w:txbxContent>
                  <w:p w14:paraId="33D2E92A" w14:textId="3B1D041F" w:rsidR="00E25F57" w:rsidRPr="00F3454E" w:rsidRDefault="00E25F57"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43" behindDoc="1" locked="0" layoutInCell="1" allowOverlap="1" wp14:anchorId="44FA09EA" wp14:editId="6C6F9CC0">
          <wp:simplePos x="0" y="0"/>
          <wp:positionH relativeFrom="page">
            <wp:posOffset>5120640</wp:posOffset>
          </wp:positionH>
          <wp:positionV relativeFrom="page">
            <wp:posOffset>9509760</wp:posOffset>
          </wp:positionV>
          <wp:extent cx="2435335" cy="1176655"/>
          <wp:effectExtent l="0" t="0" r="3175" b="4445"/>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89139"/>
      <w:docPartObj>
        <w:docPartGallery w:val="Page Numbers (Bottom of Page)"/>
        <w:docPartUnique/>
      </w:docPartObj>
    </w:sdtPr>
    <w:sdtContent>
      <w:p w14:paraId="2811622A" w14:textId="4C21CFD4" w:rsidR="00E25F57" w:rsidRDefault="00E25F57">
        <w:pPr>
          <w:pStyle w:val="Footer"/>
          <w:jc w:val="center"/>
        </w:pPr>
        <w:r>
          <w:rPr>
            <w:noProof/>
            <w:lang w:eastAsia="en-GB"/>
          </w:rPr>
          <mc:AlternateContent>
            <mc:Choice Requires="wpg">
              <w:drawing>
                <wp:anchor distT="0" distB="0" distL="114300" distR="114300" simplePos="0" relativeHeight="251658248" behindDoc="0" locked="0" layoutInCell="1" allowOverlap="1" wp14:anchorId="0BFA8EE0" wp14:editId="6B0397EE">
                  <wp:simplePos x="0" y="0"/>
                  <wp:positionH relativeFrom="page">
                    <wp:align>right</wp:align>
                  </wp:positionH>
                  <wp:positionV relativeFrom="paragraph">
                    <wp:posOffset>-176530</wp:posOffset>
                  </wp:positionV>
                  <wp:extent cx="7553990" cy="1019603"/>
                  <wp:effectExtent l="0" t="0" r="8890" b="9525"/>
                  <wp:wrapNone/>
                  <wp:docPr id="2" name="Group 2"/>
                  <wp:cNvGraphicFramePr/>
                  <a:graphic xmlns:a="http://schemas.openxmlformats.org/drawingml/2006/main">
                    <a:graphicData uri="http://schemas.microsoft.com/office/word/2010/wordprocessingGroup">
                      <wpg:wgp>
                        <wpg:cNvGrpSpPr/>
                        <wpg:grpSpPr>
                          <a:xfrm>
                            <a:off x="0" y="0"/>
                            <a:ext cx="7553990" cy="1019603"/>
                            <a:chOff x="0" y="0"/>
                            <a:chExt cx="7553990" cy="1019603"/>
                          </a:xfrm>
                        </wpg:grpSpPr>
                        <pic:pic xmlns:pic="http://schemas.openxmlformats.org/drawingml/2006/picture">
                          <pic:nvPicPr>
                            <pic:cNvPr id="9" name="Picture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38223"/>
                              <a:ext cx="2919095" cy="881380"/>
                            </a:xfrm>
                            <a:prstGeom prst="rect">
                              <a:avLst/>
                            </a:prstGeom>
                          </pic:spPr>
                        </pic:pic>
                        <pic:pic xmlns:pic="http://schemas.openxmlformats.org/drawingml/2006/picture">
                          <pic:nvPicPr>
                            <pic:cNvPr id="10" name="Picture 10"/>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572540" y="0"/>
                              <a:ext cx="3981450" cy="881380"/>
                            </a:xfrm>
                            <a:prstGeom prst="rect">
                              <a:avLst/>
                            </a:prstGeom>
                          </pic:spPr>
                        </pic:pic>
                      </wpg:wgp>
                    </a:graphicData>
                  </a:graphic>
                </wp:anchor>
              </w:drawing>
            </mc:Choice>
            <mc:Fallback>
              <w:pict w14:anchorId="2228E8D5">
                <v:group w14:anchorId="292C3F02" id="Group 2" o:spid="_x0000_s1026" style="position:absolute;margin-left:543.6pt;margin-top:-13.9pt;width:594.8pt;height:80.3pt;z-index:251658248;mso-position-horizontal:right;mso-position-horizontal-relative:page" coordsize="75539,101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Xf21g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9Tf4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f/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top:1382;width:29190;height:8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n6KXBAAAA2gAAAA8AAABkcnMvZG93bnJldi54bWxEj0FrwkAUhO+F/oflCb2UutFD0TSrSKTQ&#10;i1A1P+CRfWaD2bdhd5uk/94VBI/DzHzDFNvJdmIgH1rHChbzDARx7XTLjYLq/P2xAhEissbOMSn4&#10;pwDbzetLgbl2Ix9pOMVGJAiHHBWYGPtcylAbshjmridO3sV5izFJ30jtcUxw28llln1Kiy2nBYM9&#10;lYbq6+nPKvD+YPr3cZDVEn/35KuSD1gq9Tabdl8gIk3xGX60f7SCNdyvpBsgNz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bn6KXBAAAA2gAAAA8AAAAAAAAAAAAAAAAAnwIA&#10;AGRycy9kb3ducmV2LnhtbFBLBQYAAAAABAAEAPcAAACNAwAAAAA=&#10;">
                    <v:imagedata r:id="rId3" o:title=""/>
                    <v:path arrowok="t"/>
                  </v:shape>
                  <v:shape id="Picture 10" o:spid="_x0000_s1028" type="#_x0000_t75" style="position:absolute;left:35725;width:39814;height:88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AbhOfDAAAA2wAAAA8AAABkcnMvZG93bnJldi54bWxEjzFvg0AMhfdK/Q8nV8oSlaMMVUVzoKii&#10;VdaQLtkszgEE5yPcldB/Hw+Vutl6z+993pWrG9VCc+g9G3hJUlDEjbc9twa+T5/Pb6BCRLY4eiYD&#10;vxSgLB4fdphbf+MjLXVslYRwyNFAF+OUax2ajhyGxE/Eol387DDKOrfazniTcDfqLE1ftcOepaHD&#10;iT46aob6xxm4nlffbLfcZ9mo66/0UlXhNBizeVr376AirfHf/Hd9sIIv9PKLDKCL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BuE58MAAADbAAAADwAAAAAAAAAAAAAAAACf&#10;AgAAZHJzL2Rvd25yZXYueG1sUEsFBgAAAAAEAAQA9wAAAI8DAAAAAA==&#10;">
                    <v:imagedata r:id="rId4" o:title=""/>
                    <v:path arrowok="t"/>
                  </v:shape>
                  <w10:wrap anchorx="page"/>
                </v:group>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61A9BE" w14:textId="4014AF7D" w:rsidR="00E25F57" w:rsidRDefault="00E25F57" w:rsidP="00580CA9">
    <w:pPr>
      <w:pStyle w:val="Footer"/>
      <w:tabs>
        <w:tab w:val="clear" w:pos="4320"/>
        <w:tab w:val="clear" w:pos="8640"/>
        <w:tab w:val="left" w:pos="3869"/>
        <w:tab w:val="right" w:pos="8668"/>
      </w:tabs>
      <w:spacing w:before="0" w:after="0"/>
      <w:rPr>
        <w:noProof/>
        <w:lang w:eastAsia="en-GB"/>
      </w:rPr>
    </w:pPr>
    <w:r w:rsidRPr="006071C2">
      <w:rPr>
        <w:noProof/>
        <w:lang w:eastAsia="en-GB"/>
      </w:rPr>
      <w:drawing>
        <wp:anchor distT="0" distB="0" distL="114300" distR="114300" simplePos="0" relativeHeight="251658249" behindDoc="1" locked="0" layoutInCell="1" allowOverlap="1" wp14:anchorId="5787E9AD" wp14:editId="4A9CC240">
          <wp:simplePos x="0" y="0"/>
          <wp:positionH relativeFrom="margin">
            <wp:posOffset>3647882</wp:posOffset>
          </wp:positionH>
          <wp:positionV relativeFrom="page">
            <wp:align>bottom</wp:align>
          </wp:positionV>
          <wp:extent cx="2674040" cy="878647"/>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64499" t="25084"/>
                  <a:stretch/>
                </pic:blipFill>
                <pic:spPr bwMode="auto">
                  <a:xfrm>
                    <a:off x="0" y="0"/>
                    <a:ext cx="2674040" cy="8786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E618B6B" w14:textId="77777777" w:rsidR="00E25F57" w:rsidRPr="0098553C" w:rsidRDefault="00E25F57" w:rsidP="00F3454E">
    <w:pPr>
      <w:pStyle w:val="Footer"/>
      <w:framePr w:w="11856" w:wrap="around" w:vAnchor="text" w:hAnchor="page" w:x="66" w:y="31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C4CE6">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59D8A8FC" w14:textId="749D1E35" w:rsidR="00E25F57" w:rsidRDefault="00E25F57" w:rsidP="00580CA9">
    <w:pPr>
      <w:pStyle w:val="Footer"/>
      <w:tabs>
        <w:tab w:val="clear" w:pos="4320"/>
        <w:tab w:val="clear" w:pos="8640"/>
        <w:tab w:val="left" w:pos="3869"/>
        <w:tab w:val="right" w:pos="8668"/>
      </w:tabs>
      <w:spacing w:before="0" w:after="0"/>
    </w:pPr>
    <w:r>
      <w:rPr>
        <w:noProof/>
        <w:lang w:eastAsia="en-GB"/>
      </w:rPr>
      <mc:AlternateContent>
        <mc:Choice Requires="wps">
          <w:drawing>
            <wp:anchor distT="45720" distB="45720" distL="114300" distR="114300" simplePos="0" relativeHeight="251658253" behindDoc="0" locked="0" layoutInCell="1" allowOverlap="1" wp14:anchorId="20EC1EE8" wp14:editId="63EFAD5D">
              <wp:simplePos x="0" y="0"/>
              <wp:positionH relativeFrom="margin">
                <wp:posOffset>-301625</wp:posOffset>
              </wp:positionH>
              <wp:positionV relativeFrom="paragraph">
                <wp:posOffset>160308</wp:posOffset>
              </wp:positionV>
              <wp:extent cx="2505075" cy="1404620"/>
              <wp:effectExtent l="0" t="0" r="9525"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B5B3DB6" w14:textId="6333E2C2" w:rsidR="00E25F57" w:rsidRPr="00F3454E" w:rsidRDefault="00E25F57"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EC1EE8" id="_x0000_t202" coordsize="21600,21600" o:spt="202" path="m,l,21600r21600,l21600,xe">
              <v:stroke joinstyle="miter"/>
              <v:path gradientshapeok="t" o:connecttype="rect"/>
            </v:shapetype>
            <v:shape id="_x0000_s1113" type="#_x0000_t202" style="position:absolute;margin-left:-23.75pt;margin-top:12.6pt;width:197.25pt;height:110.6pt;z-index:25165825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" stroked="f">
              <v:textbox style="mso-fit-shape-to-text:t">
                <w:txbxContent>
                  <w:p w14:paraId="4B5B3DB6" w14:textId="6333E2C2" w:rsidR="00E25F57" w:rsidRPr="00F3454E" w:rsidRDefault="00E25F57"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393195" w14:textId="77777777" w:rsidR="00E25F57" w:rsidRPr="0098553C" w:rsidRDefault="00E25F57" w:rsidP="00040C87">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C4CE6">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052FECBC" w14:textId="03A5B830" w:rsidR="00E25F57" w:rsidRDefault="00E25F57">
    <w:pPr>
      <w:pStyle w:val="Footer"/>
      <w:jc w:val="center"/>
    </w:pPr>
    <w:r w:rsidRPr="006071C2">
      <w:rPr>
        <w:noProof/>
        <w:lang w:eastAsia="en-GB"/>
      </w:rPr>
      <w:drawing>
        <wp:anchor distT="0" distB="0" distL="114300" distR="114300" simplePos="0" relativeHeight="251658252" behindDoc="1" locked="0" layoutInCell="1" allowOverlap="1" wp14:anchorId="0797ACF5" wp14:editId="7AADFE49">
          <wp:simplePos x="0" y="0"/>
          <wp:positionH relativeFrom="page">
            <wp:posOffset>5375523</wp:posOffset>
          </wp:positionH>
          <wp:positionV relativeFrom="page">
            <wp:posOffset>9503990</wp:posOffset>
          </wp:positionV>
          <wp:extent cx="2184400" cy="1176655"/>
          <wp:effectExtent l="0" t="0" r="6350" b="4445"/>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51" behindDoc="0" locked="0" layoutInCell="1" allowOverlap="1" wp14:anchorId="5FBC1AA1" wp14:editId="64DBE6C3">
              <wp:simplePos x="0" y="0"/>
              <wp:positionH relativeFrom="column">
                <wp:posOffset>-524786</wp:posOffset>
              </wp:positionH>
              <wp:positionV relativeFrom="paragraph">
                <wp:posOffset>206182</wp:posOffset>
              </wp:positionV>
              <wp:extent cx="2505075" cy="1404620"/>
              <wp:effectExtent l="0" t="0" r="9525" b="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1144D96" w14:textId="588F20D7" w:rsidR="00E25F57" w:rsidRPr="00F3454E" w:rsidRDefault="00E25F57"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FBC1AA1" id="_x0000_t202" coordsize="21600,21600" o:spt="202" path="m,l,21600r21600,l21600,xe">
              <v:stroke joinstyle="miter"/>
              <v:path gradientshapeok="t" o:connecttype="rect"/>
            </v:shapetype>
            <v:shape id="_x0000_s1114" type="#_x0000_t202" style="position:absolute;left:0;text-align:left;margin-left:-41.3pt;margin-top:16.25pt;width:197.25pt;height:110.6pt;z-index:25165825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" stroked="f">
              <v:textbox style="mso-fit-shape-to-text:t">
                <w:txbxContent>
                  <w:p w14:paraId="11144D96" w14:textId="588F20D7" w:rsidR="00E25F57" w:rsidRPr="00F3454E" w:rsidRDefault="00E25F57"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F81B4" w14:textId="77777777" w:rsidR="00E25F57" w:rsidRPr="0098553C" w:rsidRDefault="00E25F57" w:rsidP="00E1153C">
    <w:pPr>
      <w:pStyle w:val="Footer"/>
      <w:framePr w:w="11854" w:wrap="around" w:vAnchor="text" w:hAnchor="page" w:x="1156" w:y="49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B25967">
      <w:rPr>
        <w:rStyle w:val="PageNumber"/>
        <w:rFonts w:ascii="Alright Sans Light" w:hAnsi="Alright Sans Light"/>
        <w:noProof/>
        <w:color w:val="808080"/>
      </w:rPr>
      <w:t>33</w:t>
    </w:r>
    <w:r w:rsidRPr="0098553C">
      <w:rPr>
        <w:rStyle w:val="PageNumber"/>
        <w:rFonts w:ascii="Alright Sans Light" w:hAnsi="Alright Sans Light"/>
        <w:color w:val="808080"/>
      </w:rPr>
      <w:fldChar w:fldCharType="end"/>
    </w:r>
  </w:p>
  <w:p w14:paraId="6E561909" w14:textId="5F268370" w:rsidR="00E25F57" w:rsidRDefault="00E25F57" w:rsidP="00580CA9">
    <w:pPr>
      <w:pStyle w:val="Footer"/>
      <w:spacing w:before="0" w:after="0"/>
    </w:pPr>
    <w:r w:rsidRPr="006071C2">
      <w:rPr>
        <w:noProof/>
        <w:lang w:eastAsia="en-GB"/>
      </w:rPr>
      <w:drawing>
        <wp:anchor distT="0" distB="0" distL="114300" distR="114300" simplePos="0" relativeHeight="251658247" behindDoc="1" locked="0" layoutInCell="1" allowOverlap="1" wp14:anchorId="00686918" wp14:editId="1EA797BE">
          <wp:simplePos x="0" y="0"/>
          <wp:positionH relativeFrom="page">
            <wp:posOffset>707078</wp:posOffset>
          </wp:positionH>
          <wp:positionV relativeFrom="page">
            <wp:posOffset>6366139</wp:posOffset>
          </wp:positionV>
          <wp:extent cx="8531524" cy="1176020"/>
          <wp:effectExtent l="0" t="0" r="3175" b="508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531524" cy="11760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55" behindDoc="0" locked="0" layoutInCell="1" allowOverlap="1" wp14:anchorId="67520176" wp14:editId="5BBAC49C">
              <wp:simplePos x="0" y="0"/>
              <wp:positionH relativeFrom="margin">
                <wp:posOffset>310515</wp:posOffset>
              </wp:positionH>
              <wp:positionV relativeFrom="paragraph">
                <wp:posOffset>105710</wp:posOffset>
              </wp:positionV>
              <wp:extent cx="2880995" cy="508635"/>
              <wp:effectExtent l="0" t="0" r="0" b="254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C9ECD46" w14:textId="77777777" w:rsidR="00E25F57" w:rsidRPr="00F3454E" w:rsidRDefault="00E25F57" w:rsidP="00580CA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520176" id="_x0000_t202" coordsize="21600,21600" o:spt="202" path="m,l,21600r21600,l21600,xe">
              <v:stroke joinstyle="miter"/>
              <v:path gradientshapeok="t" o:connecttype="rect"/>
            </v:shapetype>
            <v:shape id="_x0000_s1115" type="#_x0000_t202" style="position:absolute;margin-left:24.45pt;margin-top:8.3pt;width:226.85pt;height:40.05pt;z-index:25165825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" stroked="f">
              <v:textbox>
                <w:txbxContent>
                  <w:p w14:paraId="6C9ECD46" w14:textId="77777777" w:rsidR="00E25F57" w:rsidRPr="00F3454E" w:rsidRDefault="00E25F57" w:rsidP="00580CA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Pr>
        <w:noProof/>
        <w:lang w:eastAsia="en-GB"/>
      </w:rPr>
      <w:drawing>
        <wp:anchor distT="0" distB="0" distL="114300" distR="114300" simplePos="0" relativeHeight="251658240" behindDoc="1" locked="0" layoutInCell="1" allowOverlap="1" wp14:anchorId="66BDC555" wp14:editId="22966526">
          <wp:simplePos x="0" y="0"/>
          <wp:positionH relativeFrom="page">
            <wp:align>center</wp:align>
          </wp:positionH>
          <wp:positionV relativeFrom="bottomMargin">
            <wp:posOffset>-259496</wp:posOffset>
          </wp:positionV>
          <wp:extent cx="7560310" cy="1173677"/>
          <wp:effectExtent l="19050" t="0" r="254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8E7A5D" w14:textId="77777777" w:rsidR="00E25F57" w:rsidRPr="0098553C" w:rsidRDefault="00E25F57" w:rsidP="00E1153C">
    <w:pPr>
      <w:pStyle w:val="Footer"/>
      <w:framePr w:w="11856" w:wrap="around" w:vAnchor="text" w:hAnchor="page" w:x="1321" w:y="59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B25967">
      <w:rPr>
        <w:rStyle w:val="PageNumber"/>
        <w:rFonts w:ascii="Alright Sans Light" w:hAnsi="Alright Sans Light"/>
        <w:noProof/>
        <w:color w:val="808080"/>
      </w:rPr>
      <w:t>32</w:t>
    </w:r>
    <w:r w:rsidRPr="0098553C">
      <w:rPr>
        <w:rStyle w:val="PageNumber"/>
        <w:rFonts w:ascii="Alright Sans Light" w:hAnsi="Alright Sans Light"/>
        <w:color w:val="808080"/>
      </w:rPr>
      <w:fldChar w:fldCharType="end"/>
    </w:r>
  </w:p>
  <w:sdt>
    <w:sdtPr>
      <w:id w:val="2077465047"/>
      <w:docPartObj>
        <w:docPartGallery w:val="Page Numbers (Bottom of Page)"/>
        <w:docPartUnique/>
      </w:docPartObj>
    </w:sdtPr>
    <w:sdtContent>
      <w:p w14:paraId="6FA62BAF" w14:textId="262205CD" w:rsidR="00E25F57" w:rsidRDefault="00E25F57" w:rsidP="00C51E77">
        <w:pPr>
          <w:pStyle w:val="Footer"/>
        </w:pPr>
        <w:r>
          <w:rPr>
            <w:noProof/>
            <w:lang w:eastAsia="en-GB"/>
          </w:rPr>
          <mc:AlternateContent>
            <mc:Choice Requires="wps">
              <w:drawing>
                <wp:anchor distT="45720" distB="45720" distL="114300" distR="114300" simplePos="0" relativeHeight="251658254" behindDoc="0" locked="0" layoutInCell="1" allowOverlap="1" wp14:anchorId="02455946" wp14:editId="1168ACB2">
                  <wp:simplePos x="0" y="0"/>
                  <wp:positionH relativeFrom="margin">
                    <wp:posOffset>258181</wp:posOffset>
                  </wp:positionH>
                  <wp:positionV relativeFrom="paragraph">
                    <wp:posOffset>257403</wp:posOffset>
                  </wp:positionV>
                  <wp:extent cx="2880995" cy="508635"/>
                  <wp:effectExtent l="0" t="0" r="0" b="571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3553EB7" w14:textId="77777777" w:rsidR="00E25F57" w:rsidRPr="00F3454E" w:rsidRDefault="00E25F57" w:rsidP="00580CA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455946" id="_x0000_t202" coordsize="21600,21600" o:spt="202" path="m,l,21600r21600,l21600,xe">
                  <v:stroke joinstyle="miter"/>
                  <v:path gradientshapeok="t" o:connecttype="rect"/>
                </v:shapetype>
                <v:shape id="_x0000_s1116" type="#_x0000_t202" style="position:absolute;margin-left:20.35pt;margin-top:20.25pt;width:226.85pt;height:40.05pt;z-index:25165825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" stroked="f">
                  <v:textbox>
                    <w:txbxContent>
                      <w:p w14:paraId="63553EB7" w14:textId="77777777" w:rsidR="00E25F57" w:rsidRPr="00F3454E" w:rsidRDefault="00E25F57" w:rsidP="00580CA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46" behindDoc="1" locked="0" layoutInCell="1" allowOverlap="1" wp14:anchorId="01321C29" wp14:editId="7EB326B0">
              <wp:simplePos x="0" y="0"/>
              <wp:positionH relativeFrom="page">
                <wp:posOffset>733425</wp:posOffset>
              </wp:positionH>
              <wp:positionV relativeFrom="page">
                <wp:posOffset>6372225</wp:posOffset>
              </wp:positionV>
              <wp:extent cx="8385175" cy="1176655"/>
              <wp:effectExtent l="0" t="0" r="0" b="444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9059"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A9EC55" w14:textId="77777777" w:rsidR="00E25F57" w:rsidRPr="0098553C" w:rsidRDefault="00E25F57" w:rsidP="007D53E1">
    <w:pPr>
      <w:pStyle w:val="Footer"/>
      <w:framePr w:w="11854" w:wrap="around" w:vAnchor="text" w:hAnchor="page" w:x="64" w:y="56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B25967">
      <w:rPr>
        <w:rStyle w:val="PageNumber"/>
        <w:rFonts w:ascii="Alright Sans Light" w:hAnsi="Alright Sans Light"/>
        <w:noProof/>
        <w:color w:val="808080"/>
      </w:rPr>
      <w:t>57</w:t>
    </w:r>
    <w:r w:rsidRPr="0098553C">
      <w:rPr>
        <w:rStyle w:val="PageNumber"/>
        <w:rFonts w:ascii="Alright Sans Light" w:hAnsi="Alright Sans Light"/>
        <w:color w:val="808080"/>
      </w:rPr>
      <w:fldChar w:fldCharType="end"/>
    </w:r>
  </w:p>
  <w:p w14:paraId="524E0988" w14:textId="18DD817B" w:rsidR="00E25F57" w:rsidRDefault="00E25F57">
    <w:pPr>
      <w:pStyle w:val="Footer"/>
    </w:pPr>
    <w:r>
      <w:rPr>
        <w:noProof/>
        <w:lang w:eastAsia="en-GB"/>
      </w:rPr>
      <mc:AlternateContent>
        <mc:Choice Requires="wps">
          <w:drawing>
            <wp:anchor distT="45720" distB="45720" distL="114300" distR="114300" simplePos="0" relativeHeight="251658256" behindDoc="0" locked="0" layoutInCell="1" allowOverlap="1" wp14:anchorId="04BD08AE" wp14:editId="4543B0C1">
              <wp:simplePos x="0" y="0"/>
              <wp:positionH relativeFrom="margin">
                <wp:posOffset>-621102</wp:posOffset>
              </wp:positionH>
              <wp:positionV relativeFrom="paragraph">
                <wp:posOffset>261501</wp:posOffset>
              </wp:positionV>
              <wp:extent cx="2880995" cy="508635"/>
              <wp:effectExtent l="0" t="0" r="0" b="571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C076908" w14:textId="77777777" w:rsidR="00E25F57" w:rsidRPr="00F3454E" w:rsidRDefault="00E25F57" w:rsidP="001D2418">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BD08AE" id="_x0000_t202" coordsize="21600,21600" o:spt="202" path="m,l,21600r21600,l21600,xe">
              <v:stroke joinstyle="miter"/>
              <v:path gradientshapeok="t" o:connecttype="rect"/>
            </v:shapetype>
            <v:shape id="_x0000_s1117" type="#_x0000_t202" style="position:absolute;margin-left:-48.9pt;margin-top:20.6pt;width:226.85pt;height:40.05pt;z-index:2516582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" stroked="f">
              <v:textbox>
                <w:txbxContent>
                  <w:p w14:paraId="5C076908" w14:textId="77777777" w:rsidR="00E25F57" w:rsidRPr="00F3454E" w:rsidRDefault="00E25F57" w:rsidP="001D2418">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58245" behindDoc="1" locked="0" layoutInCell="1" allowOverlap="1" wp14:anchorId="5A3C534B" wp14:editId="39E01D82">
          <wp:simplePos x="0" y="0"/>
          <wp:positionH relativeFrom="page">
            <wp:align>center</wp:align>
          </wp:positionH>
          <wp:positionV relativeFrom="page">
            <wp:align>bottom</wp:align>
          </wp:positionV>
          <wp:extent cx="7560000" cy="1177200"/>
          <wp:effectExtent l="0" t="0" r="3175" b="4445"/>
          <wp:wrapNone/>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2" behindDoc="1" locked="0" layoutInCell="1" allowOverlap="1" wp14:anchorId="64E5CD64" wp14:editId="65D8C989">
          <wp:simplePos x="0" y="0"/>
          <wp:positionH relativeFrom="page">
            <wp:align>center</wp:align>
          </wp:positionH>
          <wp:positionV relativeFrom="bottomMargin">
            <wp:posOffset>-259496</wp:posOffset>
          </wp:positionV>
          <wp:extent cx="7560310" cy="1173677"/>
          <wp:effectExtent l="19050" t="0" r="2540" b="0"/>
          <wp:wrapNone/>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CB2430" w14:textId="77777777" w:rsidR="00E25F57" w:rsidRPr="0098553C" w:rsidRDefault="00E25F57" w:rsidP="007D53E1">
    <w:pPr>
      <w:pStyle w:val="Footer"/>
      <w:framePr w:w="11856" w:wrap="around" w:vAnchor="text" w:hAnchor="page" w:x="1" w:y="60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B25967">
      <w:rPr>
        <w:rStyle w:val="PageNumber"/>
        <w:rFonts w:ascii="Alright Sans Light" w:hAnsi="Alright Sans Light"/>
        <w:noProof/>
        <w:color w:val="808080"/>
      </w:rPr>
      <w:t>47</w:t>
    </w:r>
    <w:r w:rsidRPr="0098553C">
      <w:rPr>
        <w:rStyle w:val="PageNumber"/>
        <w:rFonts w:ascii="Alright Sans Light" w:hAnsi="Alright Sans Light"/>
        <w:color w:val="808080"/>
      </w:rPr>
      <w:fldChar w:fldCharType="end"/>
    </w:r>
  </w:p>
  <w:p w14:paraId="45357CA1" w14:textId="22DD6D3E" w:rsidR="00E25F57" w:rsidRDefault="00E25F57" w:rsidP="00C51E77">
    <w:pPr>
      <w:pStyle w:val="Footer"/>
    </w:pPr>
    <w:r>
      <w:rPr>
        <w:noProof/>
        <w:lang w:eastAsia="en-GB"/>
      </w:rPr>
      <mc:AlternateContent>
        <mc:Choice Requires="wps">
          <w:drawing>
            <wp:anchor distT="45720" distB="45720" distL="114300" distR="114300" simplePos="0" relativeHeight="251658257" behindDoc="0" locked="0" layoutInCell="1" allowOverlap="1" wp14:anchorId="72916A31" wp14:editId="0143EF46">
              <wp:simplePos x="0" y="0"/>
              <wp:positionH relativeFrom="margin">
                <wp:posOffset>-664234</wp:posOffset>
              </wp:positionH>
              <wp:positionV relativeFrom="paragraph">
                <wp:posOffset>261500</wp:posOffset>
              </wp:positionV>
              <wp:extent cx="2880995" cy="508635"/>
              <wp:effectExtent l="0" t="0" r="0" b="571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0E0BC2C" w14:textId="77777777" w:rsidR="00E25F57" w:rsidRPr="00F3454E" w:rsidRDefault="00E25F57" w:rsidP="001D2418">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916A31" id="_x0000_t202" coordsize="21600,21600" o:spt="202" path="m,l,21600r21600,l21600,xe">
              <v:stroke joinstyle="miter"/>
              <v:path gradientshapeok="t" o:connecttype="rect"/>
            </v:shapetype>
            <v:shape id="_x0000_s1118" type="#_x0000_t202" style="position:absolute;margin-left:-52.3pt;margin-top:20.6pt;width:226.85pt;height:40.05pt;z-index:251658257;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" stroked="f">
              <v:textbox>
                <w:txbxContent>
                  <w:p w14:paraId="50E0BC2C" w14:textId="77777777" w:rsidR="00E25F57" w:rsidRPr="00F3454E" w:rsidRDefault="00E25F57" w:rsidP="001D2418">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sdt>
      <w:sdtPr>
        <w:id w:val="13694652"/>
        <w:docPartObj>
          <w:docPartGallery w:val="Page Numbers (Bottom of Page)"/>
          <w:docPartUnique/>
        </w:docPartObj>
      </w:sdtPr>
      <w:sdtContent>
        <w:r w:rsidRPr="006071C2">
          <w:rPr>
            <w:noProof/>
            <w:lang w:eastAsia="en-GB"/>
          </w:rPr>
          <w:drawing>
            <wp:anchor distT="0" distB="0" distL="114300" distR="114300" simplePos="0" relativeHeight="251658244" behindDoc="1" locked="0" layoutInCell="1" allowOverlap="1" wp14:anchorId="2FE010F1" wp14:editId="48B86748">
              <wp:simplePos x="0" y="0"/>
              <wp:positionH relativeFrom="page">
                <wp:align>center</wp:align>
              </wp:positionH>
              <wp:positionV relativeFrom="page">
                <wp:align>bottom</wp:align>
              </wp:positionV>
              <wp:extent cx="7560000" cy="1177200"/>
              <wp:effectExtent l="0" t="0" r="3175" b="4445"/>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58241" behindDoc="1" locked="0" layoutInCell="1" allowOverlap="1" wp14:anchorId="325AA3DD" wp14:editId="655F1F2E">
              <wp:simplePos x="0" y="0"/>
              <wp:positionH relativeFrom="page">
                <wp:align>center</wp:align>
              </wp:positionH>
              <wp:positionV relativeFrom="bottomMargin">
                <wp:posOffset>-215900</wp:posOffset>
              </wp:positionV>
              <wp:extent cx="7559229" cy="1177047"/>
              <wp:effectExtent l="19050" t="0" r="3621" b="0"/>
              <wp:wrapNone/>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0F3DFC" w14:textId="77777777" w:rsidR="00E25F57" w:rsidRDefault="00E25F57" w:rsidP="00936049">
      <w:r>
        <w:separator/>
      </w:r>
    </w:p>
  </w:footnote>
  <w:footnote w:type="continuationSeparator" w:id="0">
    <w:p w14:paraId="408CD5F4" w14:textId="77777777" w:rsidR="00E25F57" w:rsidRDefault="00E25F57" w:rsidP="00936049">
      <w:r>
        <w:continuationSeparator/>
      </w:r>
    </w:p>
  </w:footnote>
  <w:footnote w:type="continuationNotice" w:id="1">
    <w:p w14:paraId="77A10399" w14:textId="77777777" w:rsidR="00E25F57" w:rsidRDefault="00E25F57">
      <w:pPr>
        <w:spacing w:before="0" w:after="0" w:line="240" w:lineRule="auto"/>
      </w:pPr>
    </w:p>
  </w:footnote>
  <w:footnote w:id="2">
    <w:p w14:paraId="5F97F420" w14:textId="77777777" w:rsidR="00E25F57" w:rsidRPr="005A5F53" w:rsidRDefault="00E25F57" w:rsidP="00846FDD">
      <w:pPr>
        <w:pStyle w:val="FootnoteText"/>
        <w:rPr>
          <w:rFonts w:ascii="Helvetica" w:hAnsi="Helvetica" w:cs="Helvetica"/>
        </w:rPr>
      </w:pPr>
      <w:r w:rsidRPr="005A5F53">
        <w:rPr>
          <w:rStyle w:val="FootnoteReference"/>
          <w:rFonts w:ascii="Helvetica" w:hAnsi="Helvetica" w:cs="Helvetica"/>
        </w:rPr>
        <w:footnoteRef/>
      </w:r>
      <w:r w:rsidRPr="005A5F53">
        <w:rPr>
          <w:rFonts w:ascii="Helvetica" w:hAnsi="Helvetica" w:cs="Helvetica"/>
        </w:rPr>
        <w:t xml:space="preserve"> </w:t>
      </w:r>
      <w:r w:rsidRPr="005A5F53">
        <w:rPr>
          <w:rFonts w:ascii="Helvetica" w:hAnsi="Helvetica" w:cs="Helvetica"/>
          <w:lang w:eastAsia="fr-CH"/>
        </w:rPr>
        <w:t xml:space="preserve">The following definitions are taken from the MIV Disclosure Guidelines.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F4E6D6" w14:textId="77777777" w:rsidR="00E25F57" w:rsidRPr="00920E92" w:rsidRDefault="00E25F57" w:rsidP="00920E9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CC0451" w14:textId="7551D1BD" w:rsidR="00E25F57" w:rsidRPr="00AA12C5" w:rsidRDefault="00E25F57" w:rsidP="00AA12C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BC66F6" w14:textId="53EDAAC5" w:rsidR="00E25F57" w:rsidRPr="00BF78CD" w:rsidRDefault="00E25F57" w:rsidP="009E347F">
    <w:pPr>
      <w:pStyle w:val="Header"/>
      <w:rPr>
        <w:sz w:val="18"/>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2E5E62" w14:textId="77777777" w:rsidR="00E25F57" w:rsidRPr="00AA12C5" w:rsidRDefault="00E25F57" w:rsidP="00AA12C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E15EE4" w14:textId="77777777" w:rsidR="00E25F57" w:rsidRPr="00604F51" w:rsidRDefault="00E25F57" w:rsidP="009E347F">
    <w:pPr>
      <w:pStyle w:val="Header"/>
      <w:rPr>
        <w:sz w:val="18"/>
        <w:szCs w:val="18"/>
      </w:rPr>
    </w:pPr>
    <w:r w:rsidRPr="00604F51">
      <w:rPr>
        <w:sz w:val="18"/>
        <w:szCs w:val="18"/>
      </w:rPr>
      <w:t>Context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E2FD53" w14:textId="77777777" w:rsidR="00E25F57" w:rsidRPr="00856B82" w:rsidRDefault="00E25F57" w:rsidP="00AA12C5">
    <w:pPr>
      <w:pStyle w:val="Header"/>
      <w:rPr>
        <w:sz w:val="18"/>
      </w:rPr>
    </w:pPr>
    <w:r w:rsidRPr="00856B82">
      <w:rPr>
        <w:sz w:val="18"/>
      </w:rPr>
      <w:t>Context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35E39" w14:textId="77777777" w:rsidR="00E25F57" w:rsidRPr="00FA5A41" w:rsidRDefault="00E25F57" w:rsidP="00FA5A41">
    <w:pPr>
      <w:pStyle w:val="Header"/>
      <w:rPr>
        <w:sz w:val="18"/>
      </w:rPr>
    </w:pPr>
    <w:r>
      <w:rPr>
        <w:sz w:val="18"/>
      </w:rPr>
      <w:t>Context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C5F37" w14:textId="77777777" w:rsidR="00E25F57" w:rsidRPr="00856B82" w:rsidRDefault="00E25F57" w:rsidP="00AA12C5">
    <w:pPr>
      <w:pStyle w:val="Header"/>
      <w:rPr>
        <w:sz w:val="18"/>
      </w:rPr>
    </w:pPr>
    <w:r>
      <w:rPr>
        <w:sz w:val="18"/>
      </w:rPr>
      <w:t>Context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A8CF09" w14:textId="77777777" w:rsidR="00E25F57" w:rsidRPr="00FA5A41" w:rsidRDefault="00E25F57" w:rsidP="00FA5A41">
    <w:pPr>
      <w:pStyle w:val="Header"/>
      <w:rPr>
        <w:sz w:val="18"/>
      </w:rPr>
    </w:pPr>
    <w:r w:rsidRPr="008C02AE">
      <w:rPr>
        <w:sz w:val="18"/>
      </w:rPr>
      <w:t>PII</w:t>
    </w:r>
    <w:r>
      <w:rPr>
        <w:sz w:val="18"/>
      </w:rPr>
      <w:t>F Principle 1: Range of services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9BA8AA" w14:textId="77777777" w:rsidR="00E25F57" w:rsidRPr="00856B82" w:rsidRDefault="00E25F57" w:rsidP="00AA12C5">
    <w:pPr>
      <w:pStyle w:val="Header"/>
      <w:rPr>
        <w:sz w:val="18"/>
      </w:rPr>
    </w:pPr>
    <w:r w:rsidRPr="008C02AE">
      <w:rPr>
        <w:sz w:val="18"/>
      </w:rPr>
      <w:t>PII</w:t>
    </w:r>
    <w:r>
      <w:rPr>
        <w:sz w:val="18"/>
      </w:rPr>
      <w:t>F Principle 1: Range of services</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8AB516" w14:textId="77777777" w:rsidR="00E25F57" w:rsidRPr="00380F40" w:rsidRDefault="00E25F57" w:rsidP="00380F40">
    <w:pPr>
      <w:pStyle w:val="Header"/>
      <w:rPr>
        <w:sz w:val="18"/>
      </w:rPr>
    </w:pPr>
    <w:r w:rsidRPr="008C02AE">
      <w:rPr>
        <w:sz w:val="18"/>
      </w:rPr>
      <w:t>PII</w:t>
    </w:r>
    <w:r>
      <w:rPr>
        <w:sz w:val="18"/>
      </w:rPr>
      <w:t xml:space="preserve">F Principle 2: </w:t>
    </w:r>
    <w:r w:rsidRPr="00B51189">
      <w:rPr>
        <w:sz w:val="18"/>
      </w:rPr>
      <w:t xml:space="preserve">Client protection </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08F22" w14:textId="77777777" w:rsidR="00E25F57" w:rsidRPr="00856B82" w:rsidRDefault="00E25F57" w:rsidP="00AA12C5">
    <w:pPr>
      <w:pStyle w:val="Header"/>
      <w:rPr>
        <w:sz w:val="18"/>
      </w:rPr>
    </w:pPr>
    <w:r w:rsidRPr="008C02AE">
      <w:rPr>
        <w:sz w:val="18"/>
      </w:rPr>
      <w:t>PII</w:t>
    </w:r>
    <w:r>
      <w:rPr>
        <w:sz w:val="18"/>
      </w:rPr>
      <w:t xml:space="preserve">F Principle 2: </w:t>
    </w:r>
    <w:r w:rsidRPr="00B51189">
      <w:rPr>
        <w:sz w:val="18"/>
      </w:rPr>
      <w:t xml:space="preserve">Client protection </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63DBD4" w14:textId="77777777" w:rsidR="00E25F57" w:rsidRPr="00C43C5B" w:rsidRDefault="00E25F57" w:rsidP="00C43C5B">
    <w:pPr>
      <w:pStyle w:val="Header"/>
      <w:rPr>
        <w:sz w:val="18"/>
      </w:rPr>
    </w:pPr>
    <w:r w:rsidRPr="008C02AE">
      <w:rPr>
        <w:sz w:val="18"/>
      </w:rPr>
      <w:t>PII</w:t>
    </w:r>
    <w:r>
      <w:rPr>
        <w:sz w:val="18"/>
      </w:rPr>
      <w:t xml:space="preserve">F Principle 3: </w:t>
    </w:r>
    <w:r w:rsidRPr="00BE7D50">
      <w:rPr>
        <w:sz w:val="18"/>
      </w:rPr>
      <w:t xml:space="preserve">Fair treatment </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D1E8BD" w14:textId="77777777" w:rsidR="00E25F57" w:rsidRPr="00856B82" w:rsidRDefault="00E25F57" w:rsidP="00AA12C5">
    <w:pPr>
      <w:pStyle w:val="Header"/>
      <w:rPr>
        <w:sz w:val="18"/>
      </w:rPr>
    </w:pPr>
    <w:r w:rsidRPr="008C02AE">
      <w:rPr>
        <w:sz w:val="18"/>
      </w:rPr>
      <w:t>PII</w:t>
    </w:r>
    <w:r>
      <w:rPr>
        <w:sz w:val="18"/>
      </w:rPr>
      <w:t xml:space="preserve">F Principle 3: </w:t>
    </w:r>
    <w:r w:rsidRPr="00BE7D50">
      <w:rPr>
        <w:sz w:val="18"/>
      </w:rPr>
      <w:t xml:space="preserve">Fair treatment </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07A767" w14:textId="77777777" w:rsidR="00E25F57" w:rsidRPr="007D53E1" w:rsidRDefault="00E25F57" w:rsidP="007D53E1">
    <w:pPr>
      <w:pStyle w:val="Header"/>
      <w:rPr>
        <w:sz w:val="18"/>
      </w:rPr>
    </w:pPr>
    <w:r w:rsidRPr="008C02AE">
      <w:rPr>
        <w:sz w:val="18"/>
      </w:rPr>
      <w:t>PII</w:t>
    </w:r>
    <w:r>
      <w:rPr>
        <w:sz w:val="18"/>
      </w:rPr>
      <w:t>F Principle 4: Responsible Investment</w:t>
    </w:r>
    <w:r w:rsidRPr="00BE7D50">
      <w:rPr>
        <w:sz w:val="18"/>
      </w:rPr>
      <w:t xml:space="preserve"> </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746E38" w14:textId="77777777" w:rsidR="00E25F57" w:rsidRPr="00C43C5B" w:rsidRDefault="00E25F57" w:rsidP="007D53E1">
    <w:pPr>
      <w:pStyle w:val="Header"/>
      <w:rPr>
        <w:sz w:val="18"/>
      </w:rPr>
    </w:pPr>
    <w:r w:rsidRPr="008C02AE">
      <w:rPr>
        <w:sz w:val="18"/>
      </w:rPr>
      <w:t>PII</w:t>
    </w:r>
    <w:r>
      <w:rPr>
        <w:sz w:val="18"/>
      </w:rPr>
      <w:t>F Principle 4: Responsible Investment</w:t>
    </w:r>
    <w:r w:rsidRPr="00BE7D50">
      <w:rPr>
        <w:sz w:val="18"/>
      </w:rPr>
      <w:t xml:space="preserve"> </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F11447" w14:textId="77777777" w:rsidR="00E25F57" w:rsidRPr="007D53E1" w:rsidRDefault="00E25F57" w:rsidP="007D53E1">
    <w:pPr>
      <w:pStyle w:val="Header"/>
      <w:rPr>
        <w:sz w:val="18"/>
      </w:rPr>
    </w:pPr>
    <w:r w:rsidRPr="008C02AE">
      <w:rPr>
        <w:sz w:val="18"/>
      </w:rPr>
      <w:t>PII</w:t>
    </w:r>
    <w:r>
      <w:rPr>
        <w:sz w:val="18"/>
      </w:rPr>
      <w:t>F Principle 5: Transparency</w:t>
    </w:r>
    <w:r w:rsidRPr="00BE7D50">
      <w:rPr>
        <w:sz w:val="18"/>
      </w:rPr>
      <w:t xml:space="preserve"> </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292C08" w14:textId="77777777" w:rsidR="00E25F57" w:rsidRPr="00C43C5B" w:rsidRDefault="00E25F57" w:rsidP="007D53E1">
    <w:pPr>
      <w:pStyle w:val="Header"/>
      <w:rPr>
        <w:sz w:val="18"/>
      </w:rPr>
    </w:pPr>
    <w:r w:rsidRPr="008C02AE">
      <w:rPr>
        <w:sz w:val="18"/>
      </w:rPr>
      <w:t>PII</w:t>
    </w:r>
    <w:r>
      <w:rPr>
        <w:sz w:val="18"/>
      </w:rPr>
      <w:t>F Principle 5: Transparency</w:t>
    </w:r>
    <w:r w:rsidRPr="00BE7D50">
      <w:rPr>
        <w:sz w:val="18"/>
      </w:rPr>
      <w:t xml:space="preserve"> </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C38A62" w14:textId="77777777" w:rsidR="00E25F57" w:rsidRPr="002F324F" w:rsidRDefault="00E25F57" w:rsidP="002F324F">
    <w:pPr>
      <w:pStyle w:val="Header"/>
      <w:rPr>
        <w:sz w:val="18"/>
      </w:rPr>
    </w:pPr>
    <w:r w:rsidRPr="008C02AE">
      <w:rPr>
        <w:sz w:val="18"/>
      </w:rPr>
      <w:t>PII</w:t>
    </w:r>
    <w:r>
      <w:rPr>
        <w:sz w:val="18"/>
      </w:rPr>
      <w:t>F Principle 6: Balanced returns</w:t>
    </w:r>
    <w:r w:rsidRPr="00BE7D50">
      <w:rPr>
        <w:sz w:val="18"/>
      </w:rPr>
      <w:t xml:space="preserve"> </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66F7CA" w14:textId="77777777" w:rsidR="00E25F57" w:rsidRPr="00C43C5B" w:rsidRDefault="00E25F57" w:rsidP="007D53E1">
    <w:pPr>
      <w:pStyle w:val="Header"/>
      <w:rPr>
        <w:sz w:val="18"/>
      </w:rPr>
    </w:pPr>
    <w:r w:rsidRPr="008C02AE">
      <w:rPr>
        <w:sz w:val="18"/>
      </w:rPr>
      <w:t>PII</w:t>
    </w:r>
    <w:r>
      <w:rPr>
        <w:sz w:val="18"/>
      </w:rPr>
      <w:t>F Principle 6: Balanced returns</w:t>
    </w:r>
    <w:r w:rsidRPr="00BE7D50">
      <w:rPr>
        <w:sz w:val="18"/>
      </w:rPr>
      <w:t xml:space="preserve"> </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141397" w14:textId="77777777" w:rsidR="00E25F57" w:rsidRPr="00213043" w:rsidRDefault="00E25F57" w:rsidP="00213043">
    <w:pPr>
      <w:pStyle w:val="Header"/>
      <w:rPr>
        <w:sz w:val="18"/>
      </w:rPr>
    </w:pPr>
    <w:r w:rsidRPr="008C02AE">
      <w:rPr>
        <w:sz w:val="18"/>
      </w:rPr>
      <w:t>PII</w:t>
    </w:r>
    <w:r>
      <w:rPr>
        <w:sz w:val="18"/>
      </w:rPr>
      <w:t>F Principle 7: Standards</w:t>
    </w:r>
    <w:r w:rsidRPr="00BE7D50">
      <w:rPr>
        <w:sz w:val="18"/>
      </w:rPr>
      <w:t xml:space="preserve"> </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4C224" w14:textId="77777777" w:rsidR="00E25F57" w:rsidRPr="00C43C5B" w:rsidRDefault="00E25F57" w:rsidP="007D53E1">
    <w:pPr>
      <w:pStyle w:val="Header"/>
      <w:rPr>
        <w:sz w:val="18"/>
      </w:rPr>
    </w:pPr>
    <w:r w:rsidRPr="008C02AE">
      <w:rPr>
        <w:sz w:val="18"/>
      </w:rPr>
      <w:t>PII</w:t>
    </w:r>
    <w:r>
      <w:rPr>
        <w:sz w:val="18"/>
      </w:rPr>
      <w:t>F Principle 7: Standards</w:t>
    </w:r>
    <w:r w:rsidRPr="00BE7D50">
      <w:rPr>
        <w:sz w:val="18"/>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9">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2">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3">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5">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6">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18">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19">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2">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5">
    <w:nsid w:val="3F991DC6"/>
    <w:multiLevelType w:val="hybridMultilevel"/>
    <w:tmpl w:val="C608A42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nsid w:val="52694981"/>
    <w:multiLevelType w:val="hybridMultilevel"/>
    <w:tmpl w:val="218EA5E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2">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3">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4">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6">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8">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39">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1">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2">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3">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4">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5">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6">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1"/>
  </w:num>
  <w:num w:numId="2">
    <w:abstractNumId w:val="4"/>
  </w:num>
  <w:num w:numId="3">
    <w:abstractNumId w:val="3"/>
  </w:num>
  <w:num w:numId="4">
    <w:abstractNumId w:val="2"/>
  </w:num>
  <w:num w:numId="5">
    <w:abstractNumId w:val="1"/>
  </w:num>
  <w:num w:numId="6">
    <w:abstractNumId w:val="0"/>
  </w:num>
  <w:num w:numId="7">
    <w:abstractNumId w:val="8"/>
  </w:num>
  <w:num w:numId="8">
    <w:abstractNumId w:val="44"/>
  </w:num>
  <w:num w:numId="9">
    <w:abstractNumId w:val="9"/>
  </w:num>
  <w:num w:numId="10">
    <w:abstractNumId w:val="14"/>
  </w:num>
  <w:num w:numId="11">
    <w:abstractNumId w:val="21"/>
  </w:num>
  <w:num w:numId="12">
    <w:abstractNumId w:val="15"/>
  </w:num>
  <w:num w:numId="13">
    <w:abstractNumId w:val="31"/>
  </w:num>
  <w:num w:numId="14">
    <w:abstractNumId w:val="32"/>
  </w:num>
  <w:num w:numId="15">
    <w:abstractNumId w:val="5"/>
  </w:num>
  <w:num w:numId="16">
    <w:abstractNumId w:val="30"/>
  </w:num>
  <w:num w:numId="17">
    <w:abstractNumId w:val="13"/>
  </w:num>
  <w:num w:numId="18">
    <w:abstractNumId w:val="45"/>
  </w:num>
  <w:num w:numId="19">
    <w:abstractNumId w:val="27"/>
  </w:num>
  <w:num w:numId="20">
    <w:abstractNumId w:val="7"/>
  </w:num>
  <w:num w:numId="21">
    <w:abstractNumId w:val="22"/>
  </w:num>
  <w:num w:numId="22">
    <w:abstractNumId w:val="10"/>
  </w:num>
  <w:num w:numId="23">
    <w:abstractNumId w:val="24"/>
  </w:num>
  <w:num w:numId="24">
    <w:abstractNumId w:val="37"/>
  </w:num>
  <w:num w:numId="25">
    <w:abstractNumId w:val="42"/>
  </w:num>
  <w:num w:numId="26">
    <w:abstractNumId w:val="20"/>
  </w:num>
  <w:num w:numId="27">
    <w:abstractNumId w:val="34"/>
  </w:num>
  <w:num w:numId="28">
    <w:abstractNumId w:val="19"/>
  </w:num>
  <w:num w:numId="29">
    <w:abstractNumId w:val="46"/>
  </w:num>
  <w:num w:numId="30">
    <w:abstractNumId w:val="29"/>
  </w:num>
  <w:num w:numId="31">
    <w:abstractNumId w:val="16"/>
  </w:num>
  <w:num w:numId="32">
    <w:abstractNumId w:val="26"/>
  </w:num>
  <w:num w:numId="33">
    <w:abstractNumId w:val="23"/>
  </w:num>
  <w:num w:numId="34">
    <w:abstractNumId w:val="41"/>
  </w:num>
  <w:num w:numId="35">
    <w:abstractNumId w:val="33"/>
  </w:num>
  <w:num w:numId="36">
    <w:abstractNumId w:val="18"/>
  </w:num>
  <w:num w:numId="37">
    <w:abstractNumId w:val="39"/>
  </w:num>
  <w:num w:numId="38">
    <w:abstractNumId w:val="36"/>
  </w:num>
  <w:num w:numId="39">
    <w:abstractNumId w:val="43"/>
  </w:num>
  <w:num w:numId="40">
    <w:abstractNumId w:val="17"/>
  </w:num>
  <w:num w:numId="41">
    <w:abstractNumId w:val="38"/>
  </w:num>
  <w:num w:numId="42">
    <w:abstractNumId w:val="6"/>
  </w:num>
  <w:num w:numId="4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
  </w:num>
  <w:num w:numId="45">
    <w:abstractNumId w:val="35"/>
  </w:num>
  <w:num w:numId="46">
    <w:abstractNumId w:val="28"/>
  </w:num>
  <w:num w:numId="47">
    <w:abstractNumId w:val="25"/>
  </w:num>
  <w:num w:numId="48">
    <w:abstractNumId w:val="4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71E"/>
    <w:rsid w:val="000016D5"/>
    <w:rsid w:val="00001885"/>
    <w:rsid w:val="00001F09"/>
    <w:rsid w:val="00013A82"/>
    <w:rsid w:val="00013BAF"/>
    <w:rsid w:val="0001652E"/>
    <w:rsid w:val="00016D9A"/>
    <w:rsid w:val="00016F7D"/>
    <w:rsid w:val="0001732D"/>
    <w:rsid w:val="00017E2C"/>
    <w:rsid w:val="00022F88"/>
    <w:rsid w:val="00022FB2"/>
    <w:rsid w:val="00023CC7"/>
    <w:rsid w:val="00025C39"/>
    <w:rsid w:val="000269A9"/>
    <w:rsid w:val="0002700C"/>
    <w:rsid w:val="00030868"/>
    <w:rsid w:val="000314BF"/>
    <w:rsid w:val="0003187E"/>
    <w:rsid w:val="00031D5A"/>
    <w:rsid w:val="00032DD8"/>
    <w:rsid w:val="00037538"/>
    <w:rsid w:val="00040C79"/>
    <w:rsid w:val="00040C87"/>
    <w:rsid w:val="00041B92"/>
    <w:rsid w:val="0005027A"/>
    <w:rsid w:val="00050A0E"/>
    <w:rsid w:val="00052FFC"/>
    <w:rsid w:val="00053773"/>
    <w:rsid w:val="0005473E"/>
    <w:rsid w:val="00054FB7"/>
    <w:rsid w:val="00055AA7"/>
    <w:rsid w:val="00056689"/>
    <w:rsid w:val="00065204"/>
    <w:rsid w:val="00065AFF"/>
    <w:rsid w:val="00066773"/>
    <w:rsid w:val="00066FFE"/>
    <w:rsid w:val="00070078"/>
    <w:rsid w:val="0007293A"/>
    <w:rsid w:val="00073BCA"/>
    <w:rsid w:val="00075C86"/>
    <w:rsid w:val="00076658"/>
    <w:rsid w:val="000928CB"/>
    <w:rsid w:val="000936D7"/>
    <w:rsid w:val="00095342"/>
    <w:rsid w:val="0009574D"/>
    <w:rsid w:val="000A10B1"/>
    <w:rsid w:val="000A263B"/>
    <w:rsid w:val="000A2DD2"/>
    <w:rsid w:val="000A5690"/>
    <w:rsid w:val="000B0032"/>
    <w:rsid w:val="000B033D"/>
    <w:rsid w:val="000B042B"/>
    <w:rsid w:val="000B05A5"/>
    <w:rsid w:val="000B14FE"/>
    <w:rsid w:val="000B5391"/>
    <w:rsid w:val="000C1CF6"/>
    <w:rsid w:val="000C2D90"/>
    <w:rsid w:val="000C5830"/>
    <w:rsid w:val="000D1205"/>
    <w:rsid w:val="000D22BF"/>
    <w:rsid w:val="000D45B1"/>
    <w:rsid w:val="000D4CF8"/>
    <w:rsid w:val="000D5F99"/>
    <w:rsid w:val="000D7C85"/>
    <w:rsid w:val="000E2B33"/>
    <w:rsid w:val="000E3DAA"/>
    <w:rsid w:val="000E4712"/>
    <w:rsid w:val="000F06FE"/>
    <w:rsid w:val="000F0FE5"/>
    <w:rsid w:val="000F2146"/>
    <w:rsid w:val="000F2160"/>
    <w:rsid w:val="000F428C"/>
    <w:rsid w:val="00101DCF"/>
    <w:rsid w:val="0010248B"/>
    <w:rsid w:val="0010301F"/>
    <w:rsid w:val="00104CA5"/>
    <w:rsid w:val="0010702A"/>
    <w:rsid w:val="00107150"/>
    <w:rsid w:val="001073DF"/>
    <w:rsid w:val="001079C4"/>
    <w:rsid w:val="0011046F"/>
    <w:rsid w:val="0011067F"/>
    <w:rsid w:val="00111C4E"/>
    <w:rsid w:val="0011221D"/>
    <w:rsid w:val="00112A79"/>
    <w:rsid w:val="00114AB9"/>
    <w:rsid w:val="00116978"/>
    <w:rsid w:val="0011799F"/>
    <w:rsid w:val="00120B47"/>
    <w:rsid w:val="00121C15"/>
    <w:rsid w:val="00121C4C"/>
    <w:rsid w:val="00122525"/>
    <w:rsid w:val="0012309A"/>
    <w:rsid w:val="001233AD"/>
    <w:rsid w:val="00123684"/>
    <w:rsid w:val="001236C4"/>
    <w:rsid w:val="00123D01"/>
    <w:rsid w:val="00126A5B"/>
    <w:rsid w:val="001273DA"/>
    <w:rsid w:val="0013186A"/>
    <w:rsid w:val="00132064"/>
    <w:rsid w:val="00132D17"/>
    <w:rsid w:val="00133107"/>
    <w:rsid w:val="00134A19"/>
    <w:rsid w:val="00134BA5"/>
    <w:rsid w:val="0013551D"/>
    <w:rsid w:val="00137E0E"/>
    <w:rsid w:val="00140A62"/>
    <w:rsid w:val="00140D15"/>
    <w:rsid w:val="00141367"/>
    <w:rsid w:val="00142F46"/>
    <w:rsid w:val="00143515"/>
    <w:rsid w:val="00146528"/>
    <w:rsid w:val="00147779"/>
    <w:rsid w:val="00151247"/>
    <w:rsid w:val="00151E4B"/>
    <w:rsid w:val="00151F9C"/>
    <w:rsid w:val="00153870"/>
    <w:rsid w:val="00155379"/>
    <w:rsid w:val="001558DD"/>
    <w:rsid w:val="00157AEF"/>
    <w:rsid w:val="00161E87"/>
    <w:rsid w:val="00162E63"/>
    <w:rsid w:val="001654AE"/>
    <w:rsid w:val="00170C16"/>
    <w:rsid w:val="00172A7E"/>
    <w:rsid w:val="001732B5"/>
    <w:rsid w:val="00173CDB"/>
    <w:rsid w:val="00174140"/>
    <w:rsid w:val="00174789"/>
    <w:rsid w:val="00176377"/>
    <w:rsid w:val="0017700B"/>
    <w:rsid w:val="0018429F"/>
    <w:rsid w:val="00185835"/>
    <w:rsid w:val="001862F6"/>
    <w:rsid w:val="00187F51"/>
    <w:rsid w:val="001905C1"/>
    <w:rsid w:val="00191138"/>
    <w:rsid w:val="00191BC1"/>
    <w:rsid w:val="001925A8"/>
    <w:rsid w:val="00194B50"/>
    <w:rsid w:val="001A053A"/>
    <w:rsid w:val="001A0CD3"/>
    <w:rsid w:val="001A2D59"/>
    <w:rsid w:val="001A34A0"/>
    <w:rsid w:val="001A3E7B"/>
    <w:rsid w:val="001A4617"/>
    <w:rsid w:val="001A6D2F"/>
    <w:rsid w:val="001B259B"/>
    <w:rsid w:val="001B30B5"/>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7505"/>
    <w:rsid w:val="001C7EAD"/>
    <w:rsid w:val="001D01AF"/>
    <w:rsid w:val="001D2418"/>
    <w:rsid w:val="001D2DAA"/>
    <w:rsid w:val="001D3290"/>
    <w:rsid w:val="001D7382"/>
    <w:rsid w:val="001D73AC"/>
    <w:rsid w:val="001D740E"/>
    <w:rsid w:val="001E1802"/>
    <w:rsid w:val="001E5CDA"/>
    <w:rsid w:val="001E5FDE"/>
    <w:rsid w:val="001F00BB"/>
    <w:rsid w:val="001F19C3"/>
    <w:rsid w:val="001F414E"/>
    <w:rsid w:val="001F4ECD"/>
    <w:rsid w:val="001F64AF"/>
    <w:rsid w:val="00201700"/>
    <w:rsid w:val="0020237F"/>
    <w:rsid w:val="00202D1C"/>
    <w:rsid w:val="00204A57"/>
    <w:rsid w:val="00204E47"/>
    <w:rsid w:val="002057D9"/>
    <w:rsid w:val="002069BF"/>
    <w:rsid w:val="00207DA9"/>
    <w:rsid w:val="00207FF9"/>
    <w:rsid w:val="00213043"/>
    <w:rsid w:val="00213767"/>
    <w:rsid w:val="00216B24"/>
    <w:rsid w:val="0021731D"/>
    <w:rsid w:val="0022028C"/>
    <w:rsid w:val="00221E59"/>
    <w:rsid w:val="002239CB"/>
    <w:rsid w:val="00223B73"/>
    <w:rsid w:val="002245CC"/>
    <w:rsid w:val="00227A0D"/>
    <w:rsid w:val="002335F4"/>
    <w:rsid w:val="00233FD8"/>
    <w:rsid w:val="002352D1"/>
    <w:rsid w:val="00235AC3"/>
    <w:rsid w:val="00235D0C"/>
    <w:rsid w:val="00237953"/>
    <w:rsid w:val="0024000C"/>
    <w:rsid w:val="00241959"/>
    <w:rsid w:val="00242314"/>
    <w:rsid w:val="00243488"/>
    <w:rsid w:val="0024545A"/>
    <w:rsid w:val="00246096"/>
    <w:rsid w:val="00247554"/>
    <w:rsid w:val="002475F7"/>
    <w:rsid w:val="00247AEB"/>
    <w:rsid w:val="002504D4"/>
    <w:rsid w:val="00250F90"/>
    <w:rsid w:val="002551DA"/>
    <w:rsid w:val="00256087"/>
    <w:rsid w:val="00265CEA"/>
    <w:rsid w:val="00266B86"/>
    <w:rsid w:val="0027046E"/>
    <w:rsid w:val="00272786"/>
    <w:rsid w:val="00272E5C"/>
    <w:rsid w:val="00272F2A"/>
    <w:rsid w:val="002753BA"/>
    <w:rsid w:val="002762AF"/>
    <w:rsid w:val="00277C12"/>
    <w:rsid w:val="00282BE5"/>
    <w:rsid w:val="00283212"/>
    <w:rsid w:val="00283CEE"/>
    <w:rsid w:val="0028479D"/>
    <w:rsid w:val="00284D22"/>
    <w:rsid w:val="00293D5E"/>
    <w:rsid w:val="002951AC"/>
    <w:rsid w:val="00295855"/>
    <w:rsid w:val="002975B6"/>
    <w:rsid w:val="00297A4C"/>
    <w:rsid w:val="00297AAA"/>
    <w:rsid w:val="002A31D5"/>
    <w:rsid w:val="002B037E"/>
    <w:rsid w:val="002B15AF"/>
    <w:rsid w:val="002B1D5B"/>
    <w:rsid w:val="002B337E"/>
    <w:rsid w:val="002B4829"/>
    <w:rsid w:val="002B681D"/>
    <w:rsid w:val="002B71C3"/>
    <w:rsid w:val="002C1004"/>
    <w:rsid w:val="002C229E"/>
    <w:rsid w:val="002C2DD6"/>
    <w:rsid w:val="002C3CEF"/>
    <w:rsid w:val="002C4CE0"/>
    <w:rsid w:val="002C61C3"/>
    <w:rsid w:val="002D1491"/>
    <w:rsid w:val="002D2187"/>
    <w:rsid w:val="002D2E77"/>
    <w:rsid w:val="002E145A"/>
    <w:rsid w:val="002E17B7"/>
    <w:rsid w:val="002E2A43"/>
    <w:rsid w:val="002E3C66"/>
    <w:rsid w:val="002E49B7"/>
    <w:rsid w:val="002E6964"/>
    <w:rsid w:val="002E6B18"/>
    <w:rsid w:val="002F06ED"/>
    <w:rsid w:val="002F324F"/>
    <w:rsid w:val="002F3366"/>
    <w:rsid w:val="002F4514"/>
    <w:rsid w:val="002F4E77"/>
    <w:rsid w:val="00300D0B"/>
    <w:rsid w:val="00300EEC"/>
    <w:rsid w:val="00301015"/>
    <w:rsid w:val="00301AD6"/>
    <w:rsid w:val="0030435A"/>
    <w:rsid w:val="003044D0"/>
    <w:rsid w:val="00304674"/>
    <w:rsid w:val="00304A6F"/>
    <w:rsid w:val="00306AE3"/>
    <w:rsid w:val="003072F6"/>
    <w:rsid w:val="00307DA1"/>
    <w:rsid w:val="0031098B"/>
    <w:rsid w:val="0031137F"/>
    <w:rsid w:val="00311CC2"/>
    <w:rsid w:val="00312FF9"/>
    <w:rsid w:val="0031452A"/>
    <w:rsid w:val="00316224"/>
    <w:rsid w:val="00317ED5"/>
    <w:rsid w:val="0032319F"/>
    <w:rsid w:val="003255CA"/>
    <w:rsid w:val="00326BEA"/>
    <w:rsid w:val="003271B8"/>
    <w:rsid w:val="00327210"/>
    <w:rsid w:val="00327660"/>
    <w:rsid w:val="00331320"/>
    <w:rsid w:val="00331CD5"/>
    <w:rsid w:val="0033413A"/>
    <w:rsid w:val="003343C5"/>
    <w:rsid w:val="00334CC8"/>
    <w:rsid w:val="0033550C"/>
    <w:rsid w:val="00336256"/>
    <w:rsid w:val="00336652"/>
    <w:rsid w:val="003401A7"/>
    <w:rsid w:val="003450C4"/>
    <w:rsid w:val="00347F3F"/>
    <w:rsid w:val="00351129"/>
    <w:rsid w:val="003513E0"/>
    <w:rsid w:val="00351788"/>
    <w:rsid w:val="00352BD8"/>
    <w:rsid w:val="00353B15"/>
    <w:rsid w:val="00354BE2"/>
    <w:rsid w:val="00356CDA"/>
    <w:rsid w:val="0035796E"/>
    <w:rsid w:val="0036408B"/>
    <w:rsid w:val="003648AA"/>
    <w:rsid w:val="00364D63"/>
    <w:rsid w:val="00366569"/>
    <w:rsid w:val="00367846"/>
    <w:rsid w:val="003712FF"/>
    <w:rsid w:val="00372783"/>
    <w:rsid w:val="0037319B"/>
    <w:rsid w:val="0037657F"/>
    <w:rsid w:val="003765BB"/>
    <w:rsid w:val="00376D22"/>
    <w:rsid w:val="003777FB"/>
    <w:rsid w:val="00380F40"/>
    <w:rsid w:val="00381234"/>
    <w:rsid w:val="003828D3"/>
    <w:rsid w:val="0038376B"/>
    <w:rsid w:val="00384ACF"/>
    <w:rsid w:val="00386C3B"/>
    <w:rsid w:val="00387BB0"/>
    <w:rsid w:val="00392499"/>
    <w:rsid w:val="003939E2"/>
    <w:rsid w:val="003947A5"/>
    <w:rsid w:val="0039671F"/>
    <w:rsid w:val="003A1AE6"/>
    <w:rsid w:val="003A2567"/>
    <w:rsid w:val="003A4263"/>
    <w:rsid w:val="003A4346"/>
    <w:rsid w:val="003A770E"/>
    <w:rsid w:val="003A7E15"/>
    <w:rsid w:val="003B4143"/>
    <w:rsid w:val="003B5C38"/>
    <w:rsid w:val="003B6437"/>
    <w:rsid w:val="003B6B2E"/>
    <w:rsid w:val="003B7148"/>
    <w:rsid w:val="003B7E08"/>
    <w:rsid w:val="003C158B"/>
    <w:rsid w:val="003C2628"/>
    <w:rsid w:val="003C2AFD"/>
    <w:rsid w:val="003C3865"/>
    <w:rsid w:val="003C3C70"/>
    <w:rsid w:val="003C6508"/>
    <w:rsid w:val="003C77DC"/>
    <w:rsid w:val="003D1F43"/>
    <w:rsid w:val="003D4B13"/>
    <w:rsid w:val="003D4DCB"/>
    <w:rsid w:val="003D69ED"/>
    <w:rsid w:val="003D7A34"/>
    <w:rsid w:val="003E06EC"/>
    <w:rsid w:val="003E1621"/>
    <w:rsid w:val="003E24CE"/>
    <w:rsid w:val="003E40C4"/>
    <w:rsid w:val="003E55E7"/>
    <w:rsid w:val="003F08E9"/>
    <w:rsid w:val="003F0E6F"/>
    <w:rsid w:val="003F1139"/>
    <w:rsid w:val="003F25EE"/>
    <w:rsid w:val="003F2F6F"/>
    <w:rsid w:val="003F3598"/>
    <w:rsid w:val="003F508E"/>
    <w:rsid w:val="0040133B"/>
    <w:rsid w:val="0040294C"/>
    <w:rsid w:val="00403366"/>
    <w:rsid w:val="00407356"/>
    <w:rsid w:val="00410596"/>
    <w:rsid w:val="00411097"/>
    <w:rsid w:val="00411BA5"/>
    <w:rsid w:val="00412B76"/>
    <w:rsid w:val="004162B5"/>
    <w:rsid w:val="0042000D"/>
    <w:rsid w:val="004203B6"/>
    <w:rsid w:val="004219D5"/>
    <w:rsid w:val="0042244B"/>
    <w:rsid w:val="00422582"/>
    <w:rsid w:val="0042311C"/>
    <w:rsid w:val="00423DD2"/>
    <w:rsid w:val="00423E3E"/>
    <w:rsid w:val="00424716"/>
    <w:rsid w:val="00424902"/>
    <w:rsid w:val="00424998"/>
    <w:rsid w:val="00424A52"/>
    <w:rsid w:val="00424EFF"/>
    <w:rsid w:val="00424F50"/>
    <w:rsid w:val="00425231"/>
    <w:rsid w:val="004256C4"/>
    <w:rsid w:val="0043258C"/>
    <w:rsid w:val="004338AB"/>
    <w:rsid w:val="00433E6C"/>
    <w:rsid w:val="004341B3"/>
    <w:rsid w:val="00435D20"/>
    <w:rsid w:val="004364AE"/>
    <w:rsid w:val="004366C9"/>
    <w:rsid w:val="004400A9"/>
    <w:rsid w:val="004409C6"/>
    <w:rsid w:val="0044287E"/>
    <w:rsid w:val="00442D40"/>
    <w:rsid w:val="00443579"/>
    <w:rsid w:val="00443766"/>
    <w:rsid w:val="00445C1D"/>
    <w:rsid w:val="00447C63"/>
    <w:rsid w:val="004501AB"/>
    <w:rsid w:val="00451990"/>
    <w:rsid w:val="0045289A"/>
    <w:rsid w:val="00452BBE"/>
    <w:rsid w:val="0045348C"/>
    <w:rsid w:val="0045739C"/>
    <w:rsid w:val="0046109F"/>
    <w:rsid w:val="00461CFE"/>
    <w:rsid w:val="00462D32"/>
    <w:rsid w:val="00465998"/>
    <w:rsid w:val="00465AF4"/>
    <w:rsid w:val="00466326"/>
    <w:rsid w:val="004664EA"/>
    <w:rsid w:val="0046778F"/>
    <w:rsid w:val="00470987"/>
    <w:rsid w:val="00471810"/>
    <w:rsid w:val="00472832"/>
    <w:rsid w:val="00473A9B"/>
    <w:rsid w:val="0047508C"/>
    <w:rsid w:val="00476FCA"/>
    <w:rsid w:val="00480232"/>
    <w:rsid w:val="00483377"/>
    <w:rsid w:val="00483960"/>
    <w:rsid w:val="004903AB"/>
    <w:rsid w:val="00490CF1"/>
    <w:rsid w:val="00491FE5"/>
    <w:rsid w:val="00493A8F"/>
    <w:rsid w:val="00493C72"/>
    <w:rsid w:val="004947B2"/>
    <w:rsid w:val="0049539F"/>
    <w:rsid w:val="004A2CD1"/>
    <w:rsid w:val="004A47D7"/>
    <w:rsid w:val="004A480C"/>
    <w:rsid w:val="004A4DAD"/>
    <w:rsid w:val="004A74AE"/>
    <w:rsid w:val="004A758A"/>
    <w:rsid w:val="004A7A67"/>
    <w:rsid w:val="004A7DFC"/>
    <w:rsid w:val="004B0994"/>
    <w:rsid w:val="004B10CC"/>
    <w:rsid w:val="004B1867"/>
    <w:rsid w:val="004B1F05"/>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18F4"/>
    <w:rsid w:val="004D6389"/>
    <w:rsid w:val="004E0DDE"/>
    <w:rsid w:val="004E152E"/>
    <w:rsid w:val="004E1A0E"/>
    <w:rsid w:val="004E1D6B"/>
    <w:rsid w:val="004E6E42"/>
    <w:rsid w:val="004E78E8"/>
    <w:rsid w:val="004E79C4"/>
    <w:rsid w:val="004F14DC"/>
    <w:rsid w:val="004F32D8"/>
    <w:rsid w:val="004F45CF"/>
    <w:rsid w:val="004F67BC"/>
    <w:rsid w:val="004F73B1"/>
    <w:rsid w:val="00500258"/>
    <w:rsid w:val="005003FE"/>
    <w:rsid w:val="00502A77"/>
    <w:rsid w:val="00507595"/>
    <w:rsid w:val="005121D5"/>
    <w:rsid w:val="00514335"/>
    <w:rsid w:val="005157D3"/>
    <w:rsid w:val="00516093"/>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41225"/>
    <w:rsid w:val="00543E36"/>
    <w:rsid w:val="00543E45"/>
    <w:rsid w:val="00547117"/>
    <w:rsid w:val="00554851"/>
    <w:rsid w:val="0055526D"/>
    <w:rsid w:val="00555E2A"/>
    <w:rsid w:val="005572D9"/>
    <w:rsid w:val="0056094E"/>
    <w:rsid w:val="00560E72"/>
    <w:rsid w:val="0056146D"/>
    <w:rsid w:val="00561DE2"/>
    <w:rsid w:val="0056258D"/>
    <w:rsid w:val="005642B6"/>
    <w:rsid w:val="0056751A"/>
    <w:rsid w:val="0056762D"/>
    <w:rsid w:val="00567807"/>
    <w:rsid w:val="00567D67"/>
    <w:rsid w:val="00571A89"/>
    <w:rsid w:val="00571B86"/>
    <w:rsid w:val="00571C6D"/>
    <w:rsid w:val="005727E4"/>
    <w:rsid w:val="00573216"/>
    <w:rsid w:val="00574E0F"/>
    <w:rsid w:val="0057515B"/>
    <w:rsid w:val="00580455"/>
    <w:rsid w:val="00580CA9"/>
    <w:rsid w:val="005819E1"/>
    <w:rsid w:val="00581A69"/>
    <w:rsid w:val="005827D1"/>
    <w:rsid w:val="00583545"/>
    <w:rsid w:val="00586558"/>
    <w:rsid w:val="005918F6"/>
    <w:rsid w:val="00592D0B"/>
    <w:rsid w:val="00592D14"/>
    <w:rsid w:val="00593A21"/>
    <w:rsid w:val="00593DF3"/>
    <w:rsid w:val="0059403D"/>
    <w:rsid w:val="0059460C"/>
    <w:rsid w:val="00594F4D"/>
    <w:rsid w:val="00595500"/>
    <w:rsid w:val="00595FCD"/>
    <w:rsid w:val="005A06D2"/>
    <w:rsid w:val="005A6F91"/>
    <w:rsid w:val="005B0C04"/>
    <w:rsid w:val="005B10FF"/>
    <w:rsid w:val="005B153E"/>
    <w:rsid w:val="005B1E75"/>
    <w:rsid w:val="005B35BD"/>
    <w:rsid w:val="005B4C52"/>
    <w:rsid w:val="005B5580"/>
    <w:rsid w:val="005B584F"/>
    <w:rsid w:val="005B5BE9"/>
    <w:rsid w:val="005B6055"/>
    <w:rsid w:val="005B6B5C"/>
    <w:rsid w:val="005B6F56"/>
    <w:rsid w:val="005B7A27"/>
    <w:rsid w:val="005B7ED3"/>
    <w:rsid w:val="005C1D01"/>
    <w:rsid w:val="005C23AF"/>
    <w:rsid w:val="005C430D"/>
    <w:rsid w:val="005C4F78"/>
    <w:rsid w:val="005C6478"/>
    <w:rsid w:val="005C7B5F"/>
    <w:rsid w:val="005D14E0"/>
    <w:rsid w:val="005D1795"/>
    <w:rsid w:val="005D32D9"/>
    <w:rsid w:val="005D3F06"/>
    <w:rsid w:val="005D4586"/>
    <w:rsid w:val="005D4B1C"/>
    <w:rsid w:val="005D532E"/>
    <w:rsid w:val="005D7746"/>
    <w:rsid w:val="005E360A"/>
    <w:rsid w:val="005E3C82"/>
    <w:rsid w:val="005E3E6C"/>
    <w:rsid w:val="005E4032"/>
    <w:rsid w:val="005E53EB"/>
    <w:rsid w:val="005E546E"/>
    <w:rsid w:val="005E67F5"/>
    <w:rsid w:val="005E6D3A"/>
    <w:rsid w:val="005E6E9C"/>
    <w:rsid w:val="005F1E76"/>
    <w:rsid w:val="005F592C"/>
    <w:rsid w:val="005F5F59"/>
    <w:rsid w:val="005F75D6"/>
    <w:rsid w:val="005F790F"/>
    <w:rsid w:val="006000C2"/>
    <w:rsid w:val="0060145D"/>
    <w:rsid w:val="00601BB9"/>
    <w:rsid w:val="00604F51"/>
    <w:rsid w:val="006072B0"/>
    <w:rsid w:val="0060791E"/>
    <w:rsid w:val="006102DB"/>
    <w:rsid w:val="00610EF4"/>
    <w:rsid w:val="00611310"/>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017"/>
    <w:rsid w:val="00641D69"/>
    <w:rsid w:val="00643BA3"/>
    <w:rsid w:val="00644696"/>
    <w:rsid w:val="00644F2D"/>
    <w:rsid w:val="00651199"/>
    <w:rsid w:val="00652786"/>
    <w:rsid w:val="00653097"/>
    <w:rsid w:val="006554E7"/>
    <w:rsid w:val="00656960"/>
    <w:rsid w:val="006609F4"/>
    <w:rsid w:val="006631EC"/>
    <w:rsid w:val="006634F7"/>
    <w:rsid w:val="006638BE"/>
    <w:rsid w:val="006652EE"/>
    <w:rsid w:val="00665844"/>
    <w:rsid w:val="0066596D"/>
    <w:rsid w:val="00665974"/>
    <w:rsid w:val="006666C5"/>
    <w:rsid w:val="00667A65"/>
    <w:rsid w:val="00670645"/>
    <w:rsid w:val="006713F0"/>
    <w:rsid w:val="00671B32"/>
    <w:rsid w:val="00675A53"/>
    <w:rsid w:val="00677C0D"/>
    <w:rsid w:val="006800AF"/>
    <w:rsid w:val="006817D6"/>
    <w:rsid w:val="0068323F"/>
    <w:rsid w:val="00683E43"/>
    <w:rsid w:val="00684241"/>
    <w:rsid w:val="006843E6"/>
    <w:rsid w:val="00685549"/>
    <w:rsid w:val="006855E1"/>
    <w:rsid w:val="00686106"/>
    <w:rsid w:val="0068749C"/>
    <w:rsid w:val="00692233"/>
    <w:rsid w:val="00692CFF"/>
    <w:rsid w:val="00693813"/>
    <w:rsid w:val="00693814"/>
    <w:rsid w:val="0069437C"/>
    <w:rsid w:val="006A044E"/>
    <w:rsid w:val="006A08BA"/>
    <w:rsid w:val="006A33B2"/>
    <w:rsid w:val="006A57D3"/>
    <w:rsid w:val="006A6CD7"/>
    <w:rsid w:val="006A779B"/>
    <w:rsid w:val="006B1F1F"/>
    <w:rsid w:val="006B3D68"/>
    <w:rsid w:val="006B62F0"/>
    <w:rsid w:val="006B71BB"/>
    <w:rsid w:val="006C0C65"/>
    <w:rsid w:val="006C1B37"/>
    <w:rsid w:val="006C20D7"/>
    <w:rsid w:val="006C22D3"/>
    <w:rsid w:val="006C558F"/>
    <w:rsid w:val="006C71D0"/>
    <w:rsid w:val="006C7F55"/>
    <w:rsid w:val="006D0439"/>
    <w:rsid w:val="006D15D0"/>
    <w:rsid w:val="006D231C"/>
    <w:rsid w:val="006D6B2D"/>
    <w:rsid w:val="006D7548"/>
    <w:rsid w:val="006E081C"/>
    <w:rsid w:val="006E13E8"/>
    <w:rsid w:val="006E18CF"/>
    <w:rsid w:val="006E2EEA"/>
    <w:rsid w:val="006E649C"/>
    <w:rsid w:val="006E6691"/>
    <w:rsid w:val="006E6B4D"/>
    <w:rsid w:val="006E7CF2"/>
    <w:rsid w:val="006F13F0"/>
    <w:rsid w:val="006F1F6E"/>
    <w:rsid w:val="006F4E34"/>
    <w:rsid w:val="006F5A36"/>
    <w:rsid w:val="006F622B"/>
    <w:rsid w:val="007001DC"/>
    <w:rsid w:val="00700591"/>
    <w:rsid w:val="007016A8"/>
    <w:rsid w:val="00701DB4"/>
    <w:rsid w:val="00705C04"/>
    <w:rsid w:val="00707C74"/>
    <w:rsid w:val="0071094E"/>
    <w:rsid w:val="00710A7C"/>
    <w:rsid w:val="007117E9"/>
    <w:rsid w:val="00712636"/>
    <w:rsid w:val="0071263F"/>
    <w:rsid w:val="00714235"/>
    <w:rsid w:val="00714348"/>
    <w:rsid w:val="007151D9"/>
    <w:rsid w:val="00721CC8"/>
    <w:rsid w:val="007254D4"/>
    <w:rsid w:val="00725CFC"/>
    <w:rsid w:val="007300EC"/>
    <w:rsid w:val="0073065B"/>
    <w:rsid w:val="00731179"/>
    <w:rsid w:val="00731A89"/>
    <w:rsid w:val="00733715"/>
    <w:rsid w:val="00733FE2"/>
    <w:rsid w:val="007351BD"/>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3748"/>
    <w:rsid w:val="00764CC1"/>
    <w:rsid w:val="0076550A"/>
    <w:rsid w:val="00772BAD"/>
    <w:rsid w:val="00772F0E"/>
    <w:rsid w:val="007767BB"/>
    <w:rsid w:val="00780394"/>
    <w:rsid w:val="00781509"/>
    <w:rsid w:val="007853CF"/>
    <w:rsid w:val="007863AB"/>
    <w:rsid w:val="00791313"/>
    <w:rsid w:val="00791559"/>
    <w:rsid w:val="00794B24"/>
    <w:rsid w:val="00797607"/>
    <w:rsid w:val="00797F67"/>
    <w:rsid w:val="007A05B8"/>
    <w:rsid w:val="007A0A04"/>
    <w:rsid w:val="007A1412"/>
    <w:rsid w:val="007A2482"/>
    <w:rsid w:val="007A46C9"/>
    <w:rsid w:val="007A4C74"/>
    <w:rsid w:val="007A4EA4"/>
    <w:rsid w:val="007A78ED"/>
    <w:rsid w:val="007A7D74"/>
    <w:rsid w:val="007B02F9"/>
    <w:rsid w:val="007B0320"/>
    <w:rsid w:val="007B0711"/>
    <w:rsid w:val="007B0E5F"/>
    <w:rsid w:val="007B2946"/>
    <w:rsid w:val="007B35EE"/>
    <w:rsid w:val="007B40F2"/>
    <w:rsid w:val="007B4C2C"/>
    <w:rsid w:val="007B4F8B"/>
    <w:rsid w:val="007B61C6"/>
    <w:rsid w:val="007B648C"/>
    <w:rsid w:val="007C10B7"/>
    <w:rsid w:val="007C2CD2"/>
    <w:rsid w:val="007C43AF"/>
    <w:rsid w:val="007C43C6"/>
    <w:rsid w:val="007C50A0"/>
    <w:rsid w:val="007C6290"/>
    <w:rsid w:val="007C70EE"/>
    <w:rsid w:val="007C7694"/>
    <w:rsid w:val="007C7BB4"/>
    <w:rsid w:val="007C7F98"/>
    <w:rsid w:val="007D22B7"/>
    <w:rsid w:val="007D3447"/>
    <w:rsid w:val="007D45DC"/>
    <w:rsid w:val="007D53E1"/>
    <w:rsid w:val="007D69EC"/>
    <w:rsid w:val="007D7109"/>
    <w:rsid w:val="007E03EF"/>
    <w:rsid w:val="007E13F0"/>
    <w:rsid w:val="007E16FE"/>
    <w:rsid w:val="007E3A36"/>
    <w:rsid w:val="007E74FB"/>
    <w:rsid w:val="007F0203"/>
    <w:rsid w:val="007F1476"/>
    <w:rsid w:val="007F1732"/>
    <w:rsid w:val="007F32E4"/>
    <w:rsid w:val="007F382B"/>
    <w:rsid w:val="007F4A72"/>
    <w:rsid w:val="007F5289"/>
    <w:rsid w:val="007F640C"/>
    <w:rsid w:val="007F696D"/>
    <w:rsid w:val="007F75EE"/>
    <w:rsid w:val="00801203"/>
    <w:rsid w:val="00802F58"/>
    <w:rsid w:val="008036B2"/>
    <w:rsid w:val="00804354"/>
    <w:rsid w:val="0081366C"/>
    <w:rsid w:val="00815127"/>
    <w:rsid w:val="008153B8"/>
    <w:rsid w:val="0082025E"/>
    <w:rsid w:val="008208BC"/>
    <w:rsid w:val="0082110D"/>
    <w:rsid w:val="00821468"/>
    <w:rsid w:val="008215F6"/>
    <w:rsid w:val="00821C9E"/>
    <w:rsid w:val="00822147"/>
    <w:rsid w:val="00822AB2"/>
    <w:rsid w:val="008239E2"/>
    <w:rsid w:val="00823D9E"/>
    <w:rsid w:val="00824E97"/>
    <w:rsid w:val="00825AD7"/>
    <w:rsid w:val="00826664"/>
    <w:rsid w:val="0082703B"/>
    <w:rsid w:val="00827697"/>
    <w:rsid w:val="0082778A"/>
    <w:rsid w:val="0083107A"/>
    <w:rsid w:val="008316BE"/>
    <w:rsid w:val="0083351C"/>
    <w:rsid w:val="00834EB7"/>
    <w:rsid w:val="008368BB"/>
    <w:rsid w:val="00837EA2"/>
    <w:rsid w:val="0084225D"/>
    <w:rsid w:val="00842499"/>
    <w:rsid w:val="00842AA6"/>
    <w:rsid w:val="00845B12"/>
    <w:rsid w:val="00846FDD"/>
    <w:rsid w:val="008478DB"/>
    <w:rsid w:val="00851677"/>
    <w:rsid w:val="00851B7D"/>
    <w:rsid w:val="0085363F"/>
    <w:rsid w:val="00853ECD"/>
    <w:rsid w:val="00854838"/>
    <w:rsid w:val="00855023"/>
    <w:rsid w:val="00855FB4"/>
    <w:rsid w:val="00856B82"/>
    <w:rsid w:val="00857F9B"/>
    <w:rsid w:val="00860EC9"/>
    <w:rsid w:val="00860FD9"/>
    <w:rsid w:val="008616C1"/>
    <w:rsid w:val="00863C18"/>
    <w:rsid w:val="00865480"/>
    <w:rsid w:val="008669CF"/>
    <w:rsid w:val="0086706E"/>
    <w:rsid w:val="0086791D"/>
    <w:rsid w:val="00870C10"/>
    <w:rsid w:val="00871369"/>
    <w:rsid w:val="00872384"/>
    <w:rsid w:val="0087328F"/>
    <w:rsid w:val="008765D3"/>
    <w:rsid w:val="00876AE3"/>
    <w:rsid w:val="00880F30"/>
    <w:rsid w:val="00885D9D"/>
    <w:rsid w:val="008870E0"/>
    <w:rsid w:val="00890993"/>
    <w:rsid w:val="00891275"/>
    <w:rsid w:val="008916F1"/>
    <w:rsid w:val="00891852"/>
    <w:rsid w:val="0089225D"/>
    <w:rsid w:val="00894ECF"/>
    <w:rsid w:val="008951F3"/>
    <w:rsid w:val="0089546C"/>
    <w:rsid w:val="008963D2"/>
    <w:rsid w:val="00896472"/>
    <w:rsid w:val="008A1BE9"/>
    <w:rsid w:val="008A3284"/>
    <w:rsid w:val="008A3ECB"/>
    <w:rsid w:val="008A547A"/>
    <w:rsid w:val="008A5B3C"/>
    <w:rsid w:val="008A5BD3"/>
    <w:rsid w:val="008A620A"/>
    <w:rsid w:val="008A7016"/>
    <w:rsid w:val="008A763A"/>
    <w:rsid w:val="008B2A5F"/>
    <w:rsid w:val="008B3012"/>
    <w:rsid w:val="008B3F79"/>
    <w:rsid w:val="008B646F"/>
    <w:rsid w:val="008B6C06"/>
    <w:rsid w:val="008B799D"/>
    <w:rsid w:val="008B7DB9"/>
    <w:rsid w:val="008C02AE"/>
    <w:rsid w:val="008C055A"/>
    <w:rsid w:val="008C096D"/>
    <w:rsid w:val="008C5343"/>
    <w:rsid w:val="008D1820"/>
    <w:rsid w:val="008D1D7E"/>
    <w:rsid w:val="008D2D8A"/>
    <w:rsid w:val="008D30E8"/>
    <w:rsid w:val="008D46C7"/>
    <w:rsid w:val="008D52CE"/>
    <w:rsid w:val="008D77DF"/>
    <w:rsid w:val="008E30D9"/>
    <w:rsid w:val="008E3DE0"/>
    <w:rsid w:val="008E4EE9"/>
    <w:rsid w:val="008E62F5"/>
    <w:rsid w:val="008E6688"/>
    <w:rsid w:val="008E7091"/>
    <w:rsid w:val="008E7518"/>
    <w:rsid w:val="008E7B03"/>
    <w:rsid w:val="008F030C"/>
    <w:rsid w:val="008F5E72"/>
    <w:rsid w:val="008F7868"/>
    <w:rsid w:val="00900DA6"/>
    <w:rsid w:val="00902838"/>
    <w:rsid w:val="00903B63"/>
    <w:rsid w:val="00911BD2"/>
    <w:rsid w:val="009153B6"/>
    <w:rsid w:val="00917076"/>
    <w:rsid w:val="009175D1"/>
    <w:rsid w:val="009201A5"/>
    <w:rsid w:val="00920E92"/>
    <w:rsid w:val="009269EF"/>
    <w:rsid w:val="0092732C"/>
    <w:rsid w:val="00932495"/>
    <w:rsid w:val="00936049"/>
    <w:rsid w:val="00936900"/>
    <w:rsid w:val="00936DC0"/>
    <w:rsid w:val="009405FE"/>
    <w:rsid w:val="0094095E"/>
    <w:rsid w:val="009435E2"/>
    <w:rsid w:val="00943A3B"/>
    <w:rsid w:val="00944BD1"/>
    <w:rsid w:val="00945994"/>
    <w:rsid w:val="00952833"/>
    <w:rsid w:val="00956A92"/>
    <w:rsid w:val="00957824"/>
    <w:rsid w:val="009630B3"/>
    <w:rsid w:val="009633E6"/>
    <w:rsid w:val="0096560E"/>
    <w:rsid w:val="00965D89"/>
    <w:rsid w:val="00973270"/>
    <w:rsid w:val="00982C9C"/>
    <w:rsid w:val="0098553C"/>
    <w:rsid w:val="00985936"/>
    <w:rsid w:val="00986592"/>
    <w:rsid w:val="00987059"/>
    <w:rsid w:val="0099198C"/>
    <w:rsid w:val="00991EB9"/>
    <w:rsid w:val="00994D92"/>
    <w:rsid w:val="00996AA5"/>
    <w:rsid w:val="00997695"/>
    <w:rsid w:val="00997BBA"/>
    <w:rsid w:val="009A160A"/>
    <w:rsid w:val="009A2569"/>
    <w:rsid w:val="009A569F"/>
    <w:rsid w:val="009A594C"/>
    <w:rsid w:val="009B3265"/>
    <w:rsid w:val="009B4A6B"/>
    <w:rsid w:val="009B54F3"/>
    <w:rsid w:val="009B6B53"/>
    <w:rsid w:val="009C1D27"/>
    <w:rsid w:val="009C25B9"/>
    <w:rsid w:val="009C32D6"/>
    <w:rsid w:val="009C34A5"/>
    <w:rsid w:val="009C40ED"/>
    <w:rsid w:val="009C471A"/>
    <w:rsid w:val="009C682F"/>
    <w:rsid w:val="009D0A56"/>
    <w:rsid w:val="009D0D1A"/>
    <w:rsid w:val="009D1C00"/>
    <w:rsid w:val="009D4472"/>
    <w:rsid w:val="009D46A1"/>
    <w:rsid w:val="009D65A9"/>
    <w:rsid w:val="009D6D2E"/>
    <w:rsid w:val="009D7347"/>
    <w:rsid w:val="009E13E3"/>
    <w:rsid w:val="009E3270"/>
    <w:rsid w:val="009E32C2"/>
    <w:rsid w:val="009E347F"/>
    <w:rsid w:val="009E3D87"/>
    <w:rsid w:val="009F0EC1"/>
    <w:rsid w:val="009F4DDF"/>
    <w:rsid w:val="009F68DE"/>
    <w:rsid w:val="009F7430"/>
    <w:rsid w:val="009F7AAC"/>
    <w:rsid w:val="00A006C1"/>
    <w:rsid w:val="00A0088B"/>
    <w:rsid w:val="00A012BE"/>
    <w:rsid w:val="00A01A59"/>
    <w:rsid w:val="00A03D62"/>
    <w:rsid w:val="00A04E89"/>
    <w:rsid w:val="00A103A2"/>
    <w:rsid w:val="00A10BA3"/>
    <w:rsid w:val="00A10F1E"/>
    <w:rsid w:val="00A1189F"/>
    <w:rsid w:val="00A13DED"/>
    <w:rsid w:val="00A14613"/>
    <w:rsid w:val="00A157DB"/>
    <w:rsid w:val="00A158FF"/>
    <w:rsid w:val="00A17205"/>
    <w:rsid w:val="00A17435"/>
    <w:rsid w:val="00A201B8"/>
    <w:rsid w:val="00A2181D"/>
    <w:rsid w:val="00A22D3A"/>
    <w:rsid w:val="00A233C1"/>
    <w:rsid w:val="00A3653A"/>
    <w:rsid w:val="00A41097"/>
    <w:rsid w:val="00A41879"/>
    <w:rsid w:val="00A43D43"/>
    <w:rsid w:val="00A45248"/>
    <w:rsid w:val="00A4527C"/>
    <w:rsid w:val="00A4578E"/>
    <w:rsid w:val="00A458EF"/>
    <w:rsid w:val="00A46BAD"/>
    <w:rsid w:val="00A47997"/>
    <w:rsid w:val="00A47A60"/>
    <w:rsid w:val="00A47CD4"/>
    <w:rsid w:val="00A510B8"/>
    <w:rsid w:val="00A518D6"/>
    <w:rsid w:val="00A5214A"/>
    <w:rsid w:val="00A549E8"/>
    <w:rsid w:val="00A54AB9"/>
    <w:rsid w:val="00A55190"/>
    <w:rsid w:val="00A55D37"/>
    <w:rsid w:val="00A576D2"/>
    <w:rsid w:val="00A57816"/>
    <w:rsid w:val="00A57E01"/>
    <w:rsid w:val="00A60DFA"/>
    <w:rsid w:val="00A60E1C"/>
    <w:rsid w:val="00A6121E"/>
    <w:rsid w:val="00A61786"/>
    <w:rsid w:val="00A62DF0"/>
    <w:rsid w:val="00A63E5B"/>
    <w:rsid w:val="00A6760F"/>
    <w:rsid w:val="00A7050D"/>
    <w:rsid w:val="00A71E37"/>
    <w:rsid w:val="00A75CCC"/>
    <w:rsid w:val="00A77498"/>
    <w:rsid w:val="00A80EE1"/>
    <w:rsid w:val="00A81C2B"/>
    <w:rsid w:val="00A82760"/>
    <w:rsid w:val="00A87E39"/>
    <w:rsid w:val="00A90BE1"/>
    <w:rsid w:val="00A90C5E"/>
    <w:rsid w:val="00A91442"/>
    <w:rsid w:val="00A93A5E"/>
    <w:rsid w:val="00A93BCB"/>
    <w:rsid w:val="00A9532F"/>
    <w:rsid w:val="00A95A1E"/>
    <w:rsid w:val="00A96AE2"/>
    <w:rsid w:val="00A96E7C"/>
    <w:rsid w:val="00AA12C5"/>
    <w:rsid w:val="00AA210F"/>
    <w:rsid w:val="00AA44F8"/>
    <w:rsid w:val="00AA48D9"/>
    <w:rsid w:val="00AA6567"/>
    <w:rsid w:val="00AA6593"/>
    <w:rsid w:val="00AB19BE"/>
    <w:rsid w:val="00AB1ADC"/>
    <w:rsid w:val="00AB1E95"/>
    <w:rsid w:val="00AB292E"/>
    <w:rsid w:val="00AB5EDC"/>
    <w:rsid w:val="00AB6742"/>
    <w:rsid w:val="00AB67D5"/>
    <w:rsid w:val="00AB6C0F"/>
    <w:rsid w:val="00AB750E"/>
    <w:rsid w:val="00AC005C"/>
    <w:rsid w:val="00AC00E3"/>
    <w:rsid w:val="00AC0515"/>
    <w:rsid w:val="00AC216A"/>
    <w:rsid w:val="00AC3AAA"/>
    <w:rsid w:val="00AC4CE6"/>
    <w:rsid w:val="00AC6560"/>
    <w:rsid w:val="00AC6B92"/>
    <w:rsid w:val="00AC747E"/>
    <w:rsid w:val="00AD0D18"/>
    <w:rsid w:val="00AD1775"/>
    <w:rsid w:val="00AD188F"/>
    <w:rsid w:val="00AD4050"/>
    <w:rsid w:val="00AD4BAF"/>
    <w:rsid w:val="00AD7604"/>
    <w:rsid w:val="00AD7A5F"/>
    <w:rsid w:val="00AE0F90"/>
    <w:rsid w:val="00AE100E"/>
    <w:rsid w:val="00AE4666"/>
    <w:rsid w:val="00AE53DD"/>
    <w:rsid w:val="00AF23D3"/>
    <w:rsid w:val="00AF2F77"/>
    <w:rsid w:val="00AF5FF8"/>
    <w:rsid w:val="00AF6D0F"/>
    <w:rsid w:val="00B005D9"/>
    <w:rsid w:val="00B01D44"/>
    <w:rsid w:val="00B0228C"/>
    <w:rsid w:val="00B02D84"/>
    <w:rsid w:val="00B04792"/>
    <w:rsid w:val="00B05377"/>
    <w:rsid w:val="00B05390"/>
    <w:rsid w:val="00B05D1A"/>
    <w:rsid w:val="00B0750A"/>
    <w:rsid w:val="00B077C7"/>
    <w:rsid w:val="00B07BE2"/>
    <w:rsid w:val="00B134F6"/>
    <w:rsid w:val="00B1361C"/>
    <w:rsid w:val="00B13F96"/>
    <w:rsid w:val="00B1410C"/>
    <w:rsid w:val="00B17562"/>
    <w:rsid w:val="00B21391"/>
    <w:rsid w:val="00B22BF8"/>
    <w:rsid w:val="00B25967"/>
    <w:rsid w:val="00B268D0"/>
    <w:rsid w:val="00B2691A"/>
    <w:rsid w:val="00B27517"/>
    <w:rsid w:val="00B27F84"/>
    <w:rsid w:val="00B32739"/>
    <w:rsid w:val="00B332FE"/>
    <w:rsid w:val="00B3354A"/>
    <w:rsid w:val="00B34326"/>
    <w:rsid w:val="00B3495B"/>
    <w:rsid w:val="00B37E20"/>
    <w:rsid w:val="00B423DB"/>
    <w:rsid w:val="00B43032"/>
    <w:rsid w:val="00B45F5B"/>
    <w:rsid w:val="00B46C62"/>
    <w:rsid w:val="00B47D69"/>
    <w:rsid w:val="00B50261"/>
    <w:rsid w:val="00B51189"/>
    <w:rsid w:val="00B55516"/>
    <w:rsid w:val="00B579FB"/>
    <w:rsid w:val="00B57C3E"/>
    <w:rsid w:val="00B60221"/>
    <w:rsid w:val="00B60BE5"/>
    <w:rsid w:val="00B610B4"/>
    <w:rsid w:val="00B61C57"/>
    <w:rsid w:val="00B6202A"/>
    <w:rsid w:val="00B67C99"/>
    <w:rsid w:val="00B71BDA"/>
    <w:rsid w:val="00B72344"/>
    <w:rsid w:val="00B733B6"/>
    <w:rsid w:val="00B734A4"/>
    <w:rsid w:val="00B74559"/>
    <w:rsid w:val="00B7525D"/>
    <w:rsid w:val="00B75FC2"/>
    <w:rsid w:val="00B808E8"/>
    <w:rsid w:val="00B8197F"/>
    <w:rsid w:val="00B83244"/>
    <w:rsid w:val="00B84743"/>
    <w:rsid w:val="00B85E16"/>
    <w:rsid w:val="00B864AB"/>
    <w:rsid w:val="00B947F1"/>
    <w:rsid w:val="00B94B67"/>
    <w:rsid w:val="00BA05AA"/>
    <w:rsid w:val="00BA373C"/>
    <w:rsid w:val="00BA46DC"/>
    <w:rsid w:val="00BB248A"/>
    <w:rsid w:val="00BB435F"/>
    <w:rsid w:val="00BB7098"/>
    <w:rsid w:val="00BC2142"/>
    <w:rsid w:val="00BC314E"/>
    <w:rsid w:val="00BC357D"/>
    <w:rsid w:val="00BC3E30"/>
    <w:rsid w:val="00BC440C"/>
    <w:rsid w:val="00BC44A4"/>
    <w:rsid w:val="00BC4F74"/>
    <w:rsid w:val="00BC5129"/>
    <w:rsid w:val="00BC5C02"/>
    <w:rsid w:val="00BC62D0"/>
    <w:rsid w:val="00BD0BB1"/>
    <w:rsid w:val="00BD0CEE"/>
    <w:rsid w:val="00BD19AD"/>
    <w:rsid w:val="00BD2CE2"/>
    <w:rsid w:val="00BD389D"/>
    <w:rsid w:val="00BD6EAE"/>
    <w:rsid w:val="00BE3A74"/>
    <w:rsid w:val="00BE3AE4"/>
    <w:rsid w:val="00BE4C99"/>
    <w:rsid w:val="00BE667E"/>
    <w:rsid w:val="00BE6FF0"/>
    <w:rsid w:val="00BE77E6"/>
    <w:rsid w:val="00BE7A9E"/>
    <w:rsid w:val="00BE7D50"/>
    <w:rsid w:val="00BF0036"/>
    <w:rsid w:val="00BF200B"/>
    <w:rsid w:val="00BF24E0"/>
    <w:rsid w:val="00BF450F"/>
    <w:rsid w:val="00BF4A20"/>
    <w:rsid w:val="00BF6A7B"/>
    <w:rsid w:val="00BF72DC"/>
    <w:rsid w:val="00C00011"/>
    <w:rsid w:val="00C01957"/>
    <w:rsid w:val="00C032DE"/>
    <w:rsid w:val="00C057C8"/>
    <w:rsid w:val="00C10060"/>
    <w:rsid w:val="00C12AD3"/>
    <w:rsid w:val="00C15066"/>
    <w:rsid w:val="00C1593F"/>
    <w:rsid w:val="00C20712"/>
    <w:rsid w:val="00C22B7D"/>
    <w:rsid w:val="00C23A56"/>
    <w:rsid w:val="00C23AE8"/>
    <w:rsid w:val="00C242E3"/>
    <w:rsid w:val="00C24813"/>
    <w:rsid w:val="00C24CC1"/>
    <w:rsid w:val="00C24CDE"/>
    <w:rsid w:val="00C2677C"/>
    <w:rsid w:val="00C26D49"/>
    <w:rsid w:val="00C2743E"/>
    <w:rsid w:val="00C27A9C"/>
    <w:rsid w:val="00C34ADF"/>
    <w:rsid w:val="00C36F92"/>
    <w:rsid w:val="00C378B5"/>
    <w:rsid w:val="00C401C7"/>
    <w:rsid w:val="00C4076D"/>
    <w:rsid w:val="00C40C03"/>
    <w:rsid w:val="00C41A99"/>
    <w:rsid w:val="00C41ECD"/>
    <w:rsid w:val="00C4341C"/>
    <w:rsid w:val="00C43C5B"/>
    <w:rsid w:val="00C461F2"/>
    <w:rsid w:val="00C51E77"/>
    <w:rsid w:val="00C52D1E"/>
    <w:rsid w:val="00C53AF0"/>
    <w:rsid w:val="00C544ED"/>
    <w:rsid w:val="00C549B6"/>
    <w:rsid w:val="00C605E8"/>
    <w:rsid w:val="00C6152C"/>
    <w:rsid w:val="00C61CBA"/>
    <w:rsid w:val="00C6234D"/>
    <w:rsid w:val="00C62D9A"/>
    <w:rsid w:val="00C632EB"/>
    <w:rsid w:val="00C715C1"/>
    <w:rsid w:val="00C7420A"/>
    <w:rsid w:val="00C75DEE"/>
    <w:rsid w:val="00C764F7"/>
    <w:rsid w:val="00C76E19"/>
    <w:rsid w:val="00C8123B"/>
    <w:rsid w:val="00C815E6"/>
    <w:rsid w:val="00C839E4"/>
    <w:rsid w:val="00C850DC"/>
    <w:rsid w:val="00C85192"/>
    <w:rsid w:val="00C867A7"/>
    <w:rsid w:val="00C86C85"/>
    <w:rsid w:val="00C875E7"/>
    <w:rsid w:val="00C90258"/>
    <w:rsid w:val="00C907EE"/>
    <w:rsid w:val="00C916FE"/>
    <w:rsid w:val="00C91F46"/>
    <w:rsid w:val="00C9449C"/>
    <w:rsid w:val="00C946A6"/>
    <w:rsid w:val="00C95CB2"/>
    <w:rsid w:val="00C96753"/>
    <w:rsid w:val="00CA0B3C"/>
    <w:rsid w:val="00CA0BD1"/>
    <w:rsid w:val="00CA2DEB"/>
    <w:rsid w:val="00CA5B02"/>
    <w:rsid w:val="00CA5FA9"/>
    <w:rsid w:val="00CB010A"/>
    <w:rsid w:val="00CB3FEE"/>
    <w:rsid w:val="00CB5ACD"/>
    <w:rsid w:val="00CB7252"/>
    <w:rsid w:val="00CB73FF"/>
    <w:rsid w:val="00CC0EF3"/>
    <w:rsid w:val="00CC1F15"/>
    <w:rsid w:val="00CC3AF5"/>
    <w:rsid w:val="00CC3BEF"/>
    <w:rsid w:val="00CC4DD0"/>
    <w:rsid w:val="00CC7D35"/>
    <w:rsid w:val="00CD06B3"/>
    <w:rsid w:val="00CD16F4"/>
    <w:rsid w:val="00CD3D0F"/>
    <w:rsid w:val="00CD3E62"/>
    <w:rsid w:val="00CD40EC"/>
    <w:rsid w:val="00CD6231"/>
    <w:rsid w:val="00CE000A"/>
    <w:rsid w:val="00CE0814"/>
    <w:rsid w:val="00CE1CE9"/>
    <w:rsid w:val="00CE2C22"/>
    <w:rsid w:val="00CE4170"/>
    <w:rsid w:val="00CE5307"/>
    <w:rsid w:val="00CE5FD2"/>
    <w:rsid w:val="00CE7FB1"/>
    <w:rsid w:val="00CF0D90"/>
    <w:rsid w:val="00CF22BA"/>
    <w:rsid w:val="00CF462B"/>
    <w:rsid w:val="00D01837"/>
    <w:rsid w:val="00D0205F"/>
    <w:rsid w:val="00D0271D"/>
    <w:rsid w:val="00D03225"/>
    <w:rsid w:val="00D04636"/>
    <w:rsid w:val="00D05FD2"/>
    <w:rsid w:val="00D10A5C"/>
    <w:rsid w:val="00D129C3"/>
    <w:rsid w:val="00D12FB1"/>
    <w:rsid w:val="00D15F93"/>
    <w:rsid w:val="00D23362"/>
    <w:rsid w:val="00D25095"/>
    <w:rsid w:val="00D25146"/>
    <w:rsid w:val="00D2596D"/>
    <w:rsid w:val="00D25F41"/>
    <w:rsid w:val="00D26ECD"/>
    <w:rsid w:val="00D30202"/>
    <w:rsid w:val="00D30BA3"/>
    <w:rsid w:val="00D32A97"/>
    <w:rsid w:val="00D34A04"/>
    <w:rsid w:val="00D357DE"/>
    <w:rsid w:val="00D373F5"/>
    <w:rsid w:val="00D3790B"/>
    <w:rsid w:val="00D37B0D"/>
    <w:rsid w:val="00D41623"/>
    <w:rsid w:val="00D41D24"/>
    <w:rsid w:val="00D42F38"/>
    <w:rsid w:val="00D4383C"/>
    <w:rsid w:val="00D43BEA"/>
    <w:rsid w:val="00D44A99"/>
    <w:rsid w:val="00D44B8F"/>
    <w:rsid w:val="00D46CDD"/>
    <w:rsid w:val="00D46ED8"/>
    <w:rsid w:val="00D479D9"/>
    <w:rsid w:val="00D51B10"/>
    <w:rsid w:val="00D52549"/>
    <w:rsid w:val="00D5350F"/>
    <w:rsid w:val="00D54F98"/>
    <w:rsid w:val="00D554DA"/>
    <w:rsid w:val="00D55587"/>
    <w:rsid w:val="00D56B6C"/>
    <w:rsid w:val="00D63E5D"/>
    <w:rsid w:val="00D646C4"/>
    <w:rsid w:val="00D647BA"/>
    <w:rsid w:val="00D70E09"/>
    <w:rsid w:val="00D7217A"/>
    <w:rsid w:val="00D723D1"/>
    <w:rsid w:val="00D727F8"/>
    <w:rsid w:val="00D740BE"/>
    <w:rsid w:val="00D7410A"/>
    <w:rsid w:val="00D81ED9"/>
    <w:rsid w:val="00D84298"/>
    <w:rsid w:val="00D84A19"/>
    <w:rsid w:val="00D901A2"/>
    <w:rsid w:val="00D91C9E"/>
    <w:rsid w:val="00D927E8"/>
    <w:rsid w:val="00D92D6C"/>
    <w:rsid w:val="00D92EC5"/>
    <w:rsid w:val="00D942AD"/>
    <w:rsid w:val="00D948B9"/>
    <w:rsid w:val="00D94CAE"/>
    <w:rsid w:val="00D97269"/>
    <w:rsid w:val="00D972AF"/>
    <w:rsid w:val="00DA5C48"/>
    <w:rsid w:val="00DB02F3"/>
    <w:rsid w:val="00DB1613"/>
    <w:rsid w:val="00DB172B"/>
    <w:rsid w:val="00DB2663"/>
    <w:rsid w:val="00DB3C63"/>
    <w:rsid w:val="00DB5202"/>
    <w:rsid w:val="00DC0EFD"/>
    <w:rsid w:val="00DC1DD3"/>
    <w:rsid w:val="00DC20FA"/>
    <w:rsid w:val="00DC2A15"/>
    <w:rsid w:val="00DC390C"/>
    <w:rsid w:val="00DC7F4E"/>
    <w:rsid w:val="00DD0D57"/>
    <w:rsid w:val="00DD0DB6"/>
    <w:rsid w:val="00DD0F96"/>
    <w:rsid w:val="00DD12E8"/>
    <w:rsid w:val="00DD1AD5"/>
    <w:rsid w:val="00DD2AF3"/>
    <w:rsid w:val="00DD44F6"/>
    <w:rsid w:val="00DD4BBE"/>
    <w:rsid w:val="00DD50B5"/>
    <w:rsid w:val="00DD7131"/>
    <w:rsid w:val="00DD7FD3"/>
    <w:rsid w:val="00DE0064"/>
    <w:rsid w:val="00DE03B1"/>
    <w:rsid w:val="00DE03F1"/>
    <w:rsid w:val="00DE1238"/>
    <w:rsid w:val="00DE39F5"/>
    <w:rsid w:val="00DE4383"/>
    <w:rsid w:val="00DE65BA"/>
    <w:rsid w:val="00DE662B"/>
    <w:rsid w:val="00DE7CC4"/>
    <w:rsid w:val="00DF3A35"/>
    <w:rsid w:val="00DF453C"/>
    <w:rsid w:val="00DF5F8A"/>
    <w:rsid w:val="00E00392"/>
    <w:rsid w:val="00E00B0D"/>
    <w:rsid w:val="00E0670D"/>
    <w:rsid w:val="00E07036"/>
    <w:rsid w:val="00E07FB3"/>
    <w:rsid w:val="00E1153C"/>
    <w:rsid w:val="00E128C5"/>
    <w:rsid w:val="00E14191"/>
    <w:rsid w:val="00E15879"/>
    <w:rsid w:val="00E17EFE"/>
    <w:rsid w:val="00E20680"/>
    <w:rsid w:val="00E20944"/>
    <w:rsid w:val="00E209F8"/>
    <w:rsid w:val="00E21D1F"/>
    <w:rsid w:val="00E225EC"/>
    <w:rsid w:val="00E230A6"/>
    <w:rsid w:val="00E23B2C"/>
    <w:rsid w:val="00E24053"/>
    <w:rsid w:val="00E25F57"/>
    <w:rsid w:val="00E26394"/>
    <w:rsid w:val="00E2660C"/>
    <w:rsid w:val="00E27CC7"/>
    <w:rsid w:val="00E31235"/>
    <w:rsid w:val="00E312F6"/>
    <w:rsid w:val="00E32332"/>
    <w:rsid w:val="00E36387"/>
    <w:rsid w:val="00E36624"/>
    <w:rsid w:val="00E41723"/>
    <w:rsid w:val="00E423EE"/>
    <w:rsid w:val="00E42E13"/>
    <w:rsid w:val="00E451C4"/>
    <w:rsid w:val="00E47AE4"/>
    <w:rsid w:val="00E56842"/>
    <w:rsid w:val="00E579D8"/>
    <w:rsid w:val="00E620EE"/>
    <w:rsid w:val="00E637E3"/>
    <w:rsid w:val="00E64131"/>
    <w:rsid w:val="00E65468"/>
    <w:rsid w:val="00E6671B"/>
    <w:rsid w:val="00E66CDF"/>
    <w:rsid w:val="00E70DD1"/>
    <w:rsid w:val="00E716A9"/>
    <w:rsid w:val="00E73E94"/>
    <w:rsid w:val="00E74118"/>
    <w:rsid w:val="00E74979"/>
    <w:rsid w:val="00E74BBE"/>
    <w:rsid w:val="00E759E1"/>
    <w:rsid w:val="00E760CB"/>
    <w:rsid w:val="00E80D43"/>
    <w:rsid w:val="00E81214"/>
    <w:rsid w:val="00E81D99"/>
    <w:rsid w:val="00E847C4"/>
    <w:rsid w:val="00E84DFC"/>
    <w:rsid w:val="00E84E9C"/>
    <w:rsid w:val="00E86281"/>
    <w:rsid w:val="00E86968"/>
    <w:rsid w:val="00E86B2F"/>
    <w:rsid w:val="00E9091D"/>
    <w:rsid w:val="00E92303"/>
    <w:rsid w:val="00E94836"/>
    <w:rsid w:val="00E94D64"/>
    <w:rsid w:val="00E95460"/>
    <w:rsid w:val="00E966DD"/>
    <w:rsid w:val="00EA1C63"/>
    <w:rsid w:val="00EA2253"/>
    <w:rsid w:val="00EA2CA7"/>
    <w:rsid w:val="00EA30F1"/>
    <w:rsid w:val="00EA3661"/>
    <w:rsid w:val="00EA4B91"/>
    <w:rsid w:val="00EA4FE8"/>
    <w:rsid w:val="00EA69D0"/>
    <w:rsid w:val="00EA7841"/>
    <w:rsid w:val="00EB08D3"/>
    <w:rsid w:val="00EB1656"/>
    <w:rsid w:val="00EB1E5D"/>
    <w:rsid w:val="00EB2FD9"/>
    <w:rsid w:val="00EB366C"/>
    <w:rsid w:val="00EB4D1C"/>
    <w:rsid w:val="00EB5190"/>
    <w:rsid w:val="00EB59A5"/>
    <w:rsid w:val="00EB6722"/>
    <w:rsid w:val="00EB674B"/>
    <w:rsid w:val="00EB7CEE"/>
    <w:rsid w:val="00EC0595"/>
    <w:rsid w:val="00EC0BAF"/>
    <w:rsid w:val="00EC399F"/>
    <w:rsid w:val="00EC4CDB"/>
    <w:rsid w:val="00EC5215"/>
    <w:rsid w:val="00EC58AF"/>
    <w:rsid w:val="00ED0C16"/>
    <w:rsid w:val="00ED176C"/>
    <w:rsid w:val="00ED1D5A"/>
    <w:rsid w:val="00ED23E1"/>
    <w:rsid w:val="00ED25B1"/>
    <w:rsid w:val="00ED25EB"/>
    <w:rsid w:val="00ED4EB3"/>
    <w:rsid w:val="00ED7E46"/>
    <w:rsid w:val="00EE00B1"/>
    <w:rsid w:val="00EE3AF5"/>
    <w:rsid w:val="00EE3F0E"/>
    <w:rsid w:val="00EE5A47"/>
    <w:rsid w:val="00EE5F3F"/>
    <w:rsid w:val="00EE6296"/>
    <w:rsid w:val="00EE7AA6"/>
    <w:rsid w:val="00EF16A7"/>
    <w:rsid w:val="00EF33D2"/>
    <w:rsid w:val="00EF3BED"/>
    <w:rsid w:val="00EF52CE"/>
    <w:rsid w:val="00EF652A"/>
    <w:rsid w:val="00EF74D1"/>
    <w:rsid w:val="00EF7DFA"/>
    <w:rsid w:val="00F02E05"/>
    <w:rsid w:val="00F05297"/>
    <w:rsid w:val="00F07DC3"/>
    <w:rsid w:val="00F123F9"/>
    <w:rsid w:val="00F12CF7"/>
    <w:rsid w:val="00F13D1F"/>
    <w:rsid w:val="00F14685"/>
    <w:rsid w:val="00F14B76"/>
    <w:rsid w:val="00F21A2E"/>
    <w:rsid w:val="00F23CAF"/>
    <w:rsid w:val="00F25820"/>
    <w:rsid w:val="00F2676E"/>
    <w:rsid w:val="00F2734A"/>
    <w:rsid w:val="00F3178B"/>
    <w:rsid w:val="00F32152"/>
    <w:rsid w:val="00F3454E"/>
    <w:rsid w:val="00F35021"/>
    <w:rsid w:val="00F35177"/>
    <w:rsid w:val="00F43282"/>
    <w:rsid w:val="00F44C7A"/>
    <w:rsid w:val="00F5294A"/>
    <w:rsid w:val="00F52ABB"/>
    <w:rsid w:val="00F52AC9"/>
    <w:rsid w:val="00F546FF"/>
    <w:rsid w:val="00F54774"/>
    <w:rsid w:val="00F54780"/>
    <w:rsid w:val="00F563BD"/>
    <w:rsid w:val="00F567D2"/>
    <w:rsid w:val="00F604C5"/>
    <w:rsid w:val="00F60F30"/>
    <w:rsid w:val="00F63D68"/>
    <w:rsid w:val="00F64690"/>
    <w:rsid w:val="00F66166"/>
    <w:rsid w:val="00F66900"/>
    <w:rsid w:val="00F67EF9"/>
    <w:rsid w:val="00F7006C"/>
    <w:rsid w:val="00F70671"/>
    <w:rsid w:val="00F7124B"/>
    <w:rsid w:val="00F713D2"/>
    <w:rsid w:val="00F71F04"/>
    <w:rsid w:val="00F755F9"/>
    <w:rsid w:val="00F75E11"/>
    <w:rsid w:val="00F75E48"/>
    <w:rsid w:val="00F7747E"/>
    <w:rsid w:val="00F812F6"/>
    <w:rsid w:val="00F816F2"/>
    <w:rsid w:val="00F82003"/>
    <w:rsid w:val="00F83E7B"/>
    <w:rsid w:val="00F916F7"/>
    <w:rsid w:val="00F91FAD"/>
    <w:rsid w:val="00F93BA1"/>
    <w:rsid w:val="00F97B5C"/>
    <w:rsid w:val="00F97F99"/>
    <w:rsid w:val="00FA08DA"/>
    <w:rsid w:val="00FA0BF8"/>
    <w:rsid w:val="00FA2A15"/>
    <w:rsid w:val="00FA2C03"/>
    <w:rsid w:val="00FA4069"/>
    <w:rsid w:val="00FA5A41"/>
    <w:rsid w:val="00FA5B90"/>
    <w:rsid w:val="00FA6556"/>
    <w:rsid w:val="00FA7F56"/>
    <w:rsid w:val="00FB0633"/>
    <w:rsid w:val="00FB0C11"/>
    <w:rsid w:val="00FB1922"/>
    <w:rsid w:val="00FB1BEB"/>
    <w:rsid w:val="00FB24E7"/>
    <w:rsid w:val="00FC0AC8"/>
    <w:rsid w:val="00FC3703"/>
    <w:rsid w:val="00FC3767"/>
    <w:rsid w:val="00FC3DED"/>
    <w:rsid w:val="00FC4F77"/>
    <w:rsid w:val="00FC57FC"/>
    <w:rsid w:val="00FC6CBB"/>
    <w:rsid w:val="00FC7E4F"/>
    <w:rsid w:val="00FD34C3"/>
    <w:rsid w:val="00FD3B85"/>
    <w:rsid w:val="00FD4B89"/>
    <w:rsid w:val="00FD553A"/>
    <w:rsid w:val="00FD5A25"/>
    <w:rsid w:val="00FE081C"/>
    <w:rsid w:val="00FE1901"/>
    <w:rsid w:val="00FE4D51"/>
    <w:rsid w:val="00FE574B"/>
    <w:rsid w:val="00FE6AA4"/>
    <w:rsid w:val="00FE6F09"/>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F866C5E"/>
  <w15:docId w15:val="{5DD41077-BC14-4F26-90D6-62B832C580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9"/>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9"/>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E209F8"/>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E209F8"/>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 w:type="table" w:customStyle="1" w:styleId="SubSectionIndicatorTableMANDATORY1">
    <w:name w:val="Sub Section Indicator Table MANDATORY1"/>
    <w:basedOn w:val="TableNormal"/>
    <w:uiPriority w:val="99"/>
    <w:rsid w:val="00BC357D"/>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580CA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82288194">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eader" Target="header10.xml"/><Relationship Id="rId21" Type="http://schemas.openxmlformats.org/officeDocument/2006/relationships/image" Target="media/image9.png"/><Relationship Id="rId34" Type="http://schemas.openxmlformats.org/officeDocument/2006/relationships/header" Target="header8.xml"/><Relationship Id="rId42" Type="http://schemas.openxmlformats.org/officeDocument/2006/relationships/header" Target="header11.xml"/><Relationship Id="rId47" Type="http://schemas.openxmlformats.org/officeDocument/2006/relationships/footer" Target="footer5.xml"/><Relationship Id="rId50" Type="http://schemas.openxmlformats.org/officeDocument/2006/relationships/hyperlink" Target="http://www.ratinginitiative.org/" TargetMode="External"/><Relationship Id="rId55" Type="http://schemas.openxmlformats.org/officeDocument/2006/relationships/hyperlink" Target="http://www.cgap.org/gm/document-1.9.47636/CG_MIV_Rev.pdf" TargetMode="External"/><Relationship Id="rId63" Type="http://schemas.openxmlformats.org/officeDocument/2006/relationships/hyperlink" Target="http://www.unpri.org/wp-content/uploads/RIinitiativesinmicrofinance.pdf" TargetMode="External"/><Relationship Id="rId68" Type="http://schemas.openxmlformats.org/officeDocument/2006/relationships/hyperlink" Target="http://www.mftransparency.org/" TargetMode="External"/><Relationship Id="rId7" Type="http://schemas.openxmlformats.org/officeDocument/2006/relationships/settings" Target="settings.xml"/><Relationship Id="rId71" Type="http://schemas.openxmlformats.org/officeDocument/2006/relationships/header" Target="header22.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sptf.info/hp-what-is-sp" TargetMode="External"/><Relationship Id="rId11" Type="http://schemas.openxmlformats.org/officeDocument/2006/relationships/image" Target="media/image1.jpeg"/><Relationship Id="rId24" Type="http://schemas.openxmlformats.org/officeDocument/2006/relationships/header" Target="header2.xml"/><Relationship Id="rId32" Type="http://schemas.openxmlformats.org/officeDocument/2006/relationships/image" Target="media/image12.wmf"/><Relationship Id="rId37" Type="http://schemas.openxmlformats.org/officeDocument/2006/relationships/hyperlink" Target="http://www.povertytools.org/" TargetMode="External"/><Relationship Id="rId40" Type="http://schemas.openxmlformats.org/officeDocument/2006/relationships/hyperlink" Target="http://www.smartcampaign.org/" TargetMode="External"/><Relationship Id="rId45" Type="http://schemas.openxmlformats.org/officeDocument/2006/relationships/header" Target="header14.xml"/><Relationship Id="rId53" Type="http://schemas.openxmlformats.org/officeDocument/2006/relationships/header" Target="header16.xml"/><Relationship Id="rId58" Type="http://schemas.openxmlformats.org/officeDocument/2006/relationships/header" Target="header18.xml"/><Relationship Id="rId66" Type="http://schemas.openxmlformats.org/officeDocument/2006/relationships/hyperlink" Target="http://www.mixmarket.org/contribute-data" TargetMode="Externa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footer" Target="footer4.xml"/><Relationship Id="rId36" Type="http://schemas.openxmlformats.org/officeDocument/2006/relationships/hyperlink" Target="http://www.povertytools.org/" TargetMode="External"/><Relationship Id="rId49" Type="http://schemas.openxmlformats.org/officeDocument/2006/relationships/hyperlink" Target="http://www.sptf.info/spmstandards/universal-standards" TargetMode="External"/><Relationship Id="rId57" Type="http://schemas.openxmlformats.org/officeDocument/2006/relationships/header" Target="header17.xml"/><Relationship Id="rId61" Type="http://schemas.openxmlformats.org/officeDocument/2006/relationships/hyperlink" Target="http://www.unpri.org/wp-content/uploads/RIinitiativesinmicrofinance.pdf"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6.xml"/><Relationship Id="rId44" Type="http://schemas.openxmlformats.org/officeDocument/2006/relationships/header" Target="header13.xml"/><Relationship Id="rId52" Type="http://schemas.openxmlformats.org/officeDocument/2006/relationships/footer" Target="footer7.xml"/><Relationship Id="rId60" Type="http://schemas.openxmlformats.org/officeDocument/2006/relationships/header" Target="header20.xml"/><Relationship Id="rId65" Type="http://schemas.openxmlformats.org/officeDocument/2006/relationships/hyperlink" Target="http://www.mixmarket.org/" TargetMode="Externa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header" Target="header4.xml"/><Relationship Id="rId30" Type="http://schemas.openxmlformats.org/officeDocument/2006/relationships/header" Target="header5.xml"/><Relationship Id="rId35" Type="http://schemas.openxmlformats.org/officeDocument/2006/relationships/hyperlink" Target="http://www.povertytools.org/" TargetMode="External"/><Relationship Id="rId43" Type="http://schemas.openxmlformats.org/officeDocument/2006/relationships/header" Target="header12.xml"/><Relationship Id="rId48" Type="http://schemas.openxmlformats.org/officeDocument/2006/relationships/footer" Target="footer6.xml"/><Relationship Id="rId56" Type="http://schemas.openxmlformats.org/officeDocument/2006/relationships/hyperlink" Target="http://iris.thegiin.org/" TargetMode="External"/><Relationship Id="rId64" Type="http://schemas.openxmlformats.org/officeDocument/2006/relationships/hyperlink" Target="http://www.unpri.org/wp-content/uploads/2012-11Reponsibleinvestmentinitiativesaccompanyingbriefing.pdf" TargetMode="External"/><Relationship Id="rId69" Type="http://schemas.openxmlformats.org/officeDocument/2006/relationships/hyperlink" Target="http://sptf.info/spstandards1" TargetMode="External"/><Relationship Id="rId8" Type="http://schemas.openxmlformats.org/officeDocument/2006/relationships/webSettings" Target="webSettings.xml"/><Relationship Id="rId51" Type="http://schemas.openxmlformats.org/officeDocument/2006/relationships/header" Target="header15.xm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footer" Target="footer3.xml"/><Relationship Id="rId33" Type="http://schemas.openxmlformats.org/officeDocument/2006/relationships/header" Target="header7.xml"/><Relationship Id="rId38" Type="http://schemas.openxmlformats.org/officeDocument/2006/relationships/header" Target="header9.xml"/><Relationship Id="rId46" Type="http://schemas.openxmlformats.org/officeDocument/2006/relationships/hyperlink" Target="http://intranet.unpri.org/resources/files/2012_12_21_Proposal_of_a_Set_of_Reasonable_Financial_Covenants_and_Social_Representations_for_Debt_Funding.pdf" TargetMode="External"/><Relationship Id="rId59" Type="http://schemas.openxmlformats.org/officeDocument/2006/relationships/header" Target="header19.xml"/><Relationship Id="rId67" Type="http://schemas.openxmlformats.org/officeDocument/2006/relationships/hyperlink" Target="http://www.themix.org/social-performance/Indicators" TargetMode="External"/><Relationship Id="rId20" Type="http://schemas.openxmlformats.org/officeDocument/2006/relationships/image" Target="media/image8.png"/><Relationship Id="rId41" Type="http://schemas.openxmlformats.org/officeDocument/2006/relationships/hyperlink" Target="http://smartcampaign.org/certification" TargetMode="External"/><Relationship Id="rId54" Type="http://schemas.openxmlformats.org/officeDocument/2006/relationships/footer" Target="footer8.xml"/><Relationship Id="rId62" Type="http://schemas.openxmlformats.org/officeDocument/2006/relationships/hyperlink" Target="http://www.unpri.org/wp-content/uploads/2012-11Reponsibleinvestmentinitiativesaccompanyingbriefing.pdf" TargetMode="External"/><Relationship Id="rId70"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5.jpg"/><Relationship Id="rId1" Type="http://schemas.openxmlformats.org/officeDocument/2006/relationships/image" Target="media/image4.jpg"/><Relationship Id="rId4" Type="http://schemas.openxmlformats.org/officeDocument/2006/relationships/image" Target="media/image9.jpe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28218B-75D3-4D2E-8CB1-D196B03AB9CC}"/>
</file>

<file path=customXml/itemProps2.xml><?xml version="1.0" encoding="utf-8"?>
<ds:datastoreItem xmlns:ds="http://schemas.openxmlformats.org/officeDocument/2006/customXml" ds:itemID="{1D25D3F8-C931-4377-A6A0-153370ADD421}"/>
</file>

<file path=customXml/itemProps3.xml><?xml version="1.0" encoding="utf-8"?>
<ds:datastoreItem xmlns:ds="http://schemas.openxmlformats.org/officeDocument/2006/customXml" ds:itemID="{FEA0E2A9-ED1F-48BE-AE75-45A1AF6C25F9}"/>
</file>

<file path=customXml/itemProps4.xml><?xml version="1.0" encoding="utf-8"?>
<ds:datastoreItem xmlns:ds="http://schemas.openxmlformats.org/officeDocument/2006/customXml" ds:itemID="{96F15F05-D2BD-478F-A568-C666E64FAF0D}"/>
</file>

<file path=docProps/app.xml><?xml version="1.0" encoding="utf-8"?>
<Properties xmlns="http://schemas.openxmlformats.org/officeDocument/2006/extended-properties" xmlns:vt="http://schemas.openxmlformats.org/officeDocument/2006/docPropsVTypes">
  <Template>PRI_template_2013_2</Template>
  <TotalTime>92</TotalTime>
  <Pages>57</Pages>
  <Words>10592</Words>
  <Characters>60381</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70832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21</cp:revision>
  <cp:lastPrinted>2014-10-02T13:32:00Z</cp:lastPrinted>
  <dcterms:created xsi:type="dcterms:W3CDTF">2014-03-03T15:39:00Z</dcterms:created>
  <dcterms:modified xsi:type="dcterms:W3CDTF">2014-10-02T14:30:00Z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